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C37938" w:rsidR="001E41F3" w:rsidRDefault="001E41F3">
      <w:pPr>
        <w:pStyle w:val="CRCoverPage"/>
        <w:tabs>
          <w:tab w:val="right" w:pos="9639"/>
        </w:tabs>
        <w:spacing w:after="0"/>
        <w:rPr>
          <w:b/>
          <w:i/>
          <w:noProof/>
          <w:sz w:val="28"/>
        </w:rPr>
      </w:pPr>
      <w:r>
        <w:rPr>
          <w:b/>
          <w:noProof/>
          <w:sz w:val="24"/>
        </w:rPr>
        <w:t>3GPP TSG-</w:t>
      </w:r>
      <w:r w:rsidR="005D2A5B">
        <w:fldChar w:fldCharType="begin"/>
      </w:r>
      <w:r w:rsidR="005D2A5B">
        <w:instrText xml:space="preserve"> DOCPROPERTY  TSG/WGRef  \* MERGEFORMAT </w:instrText>
      </w:r>
      <w:r w:rsidR="005D2A5B">
        <w:fldChar w:fldCharType="separate"/>
      </w:r>
      <w:r w:rsidR="002C7F4B">
        <w:rPr>
          <w:b/>
          <w:noProof/>
          <w:sz w:val="24"/>
        </w:rPr>
        <w:t>SA2</w:t>
      </w:r>
      <w:r w:rsidR="005D2A5B">
        <w:rPr>
          <w:b/>
          <w:noProof/>
          <w:sz w:val="24"/>
        </w:rPr>
        <w:fldChar w:fldCharType="end"/>
      </w:r>
      <w:r w:rsidR="00C66BA2">
        <w:rPr>
          <w:b/>
          <w:noProof/>
          <w:sz w:val="24"/>
        </w:rPr>
        <w:t xml:space="preserve"> </w:t>
      </w:r>
      <w:r>
        <w:rPr>
          <w:b/>
          <w:noProof/>
          <w:sz w:val="24"/>
        </w:rPr>
        <w:t>Meeting #</w:t>
      </w:r>
      <w:r w:rsidR="005D2A5B">
        <w:fldChar w:fldCharType="begin"/>
      </w:r>
      <w:r w:rsidR="005D2A5B">
        <w:instrText xml:space="preserve"> DOCPROPERTY  MtgSeq  \* MERGEFORMAT </w:instrText>
      </w:r>
      <w:r w:rsidR="005D2A5B">
        <w:fldChar w:fldCharType="separate"/>
      </w:r>
      <w:r w:rsidR="00EB09B7" w:rsidRPr="00EB09B7">
        <w:rPr>
          <w:b/>
          <w:noProof/>
          <w:sz w:val="24"/>
        </w:rPr>
        <w:t xml:space="preserve"> </w:t>
      </w:r>
      <w:r w:rsidR="002C7F4B">
        <w:rPr>
          <w:b/>
          <w:noProof/>
          <w:sz w:val="24"/>
        </w:rPr>
        <w:t>1</w:t>
      </w:r>
      <w:r w:rsidR="0032729C">
        <w:rPr>
          <w:b/>
          <w:noProof/>
          <w:sz w:val="24"/>
        </w:rPr>
        <w:t>5</w:t>
      </w:r>
      <w:r w:rsidR="00D15BC8">
        <w:rPr>
          <w:b/>
          <w:noProof/>
          <w:sz w:val="24"/>
        </w:rPr>
        <w:t>6</w:t>
      </w:r>
      <w:r w:rsidR="002C7F4B">
        <w:rPr>
          <w:b/>
          <w:noProof/>
          <w:sz w:val="24"/>
        </w:rPr>
        <w:t>E</w:t>
      </w:r>
      <w:r w:rsidR="005D2A5B">
        <w:rPr>
          <w:b/>
          <w:noProof/>
          <w:sz w:val="24"/>
        </w:rPr>
        <w:fldChar w:fldCharType="end"/>
      </w:r>
      <w:r>
        <w:rPr>
          <w:b/>
          <w:i/>
          <w:noProof/>
          <w:sz w:val="28"/>
        </w:rPr>
        <w:tab/>
      </w:r>
      <w:r w:rsidR="008614AA" w:rsidRPr="008614AA">
        <w:rPr>
          <w:b/>
          <w:i/>
          <w:noProof/>
          <w:sz w:val="28"/>
        </w:rPr>
        <w:t>S2-2</w:t>
      </w:r>
      <w:r w:rsidR="00B64A52">
        <w:rPr>
          <w:b/>
          <w:i/>
          <w:noProof/>
          <w:sz w:val="28"/>
        </w:rPr>
        <w:t>305267</w:t>
      </w:r>
    </w:p>
    <w:p w14:paraId="7CB45193" w14:textId="6DCD33DD"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A0586A">
        <w:rPr>
          <w:b/>
          <w:noProof/>
          <w:sz w:val="24"/>
        </w:rPr>
        <w:t xml:space="preserve"> April 17-21,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C47EA8">
        <w:rPr>
          <w:b/>
          <w:noProof/>
          <w:sz w:val="24"/>
        </w:rPr>
        <w:t xml:space="preserve"> </w:t>
      </w:r>
      <w:r w:rsidR="00E12FF0">
        <w:rPr>
          <w:b/>
          <w:noProof/>
          <w:sz w:val="24"/>
        </w:rPr>
        <w:t>(revision of S2-XXXX)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389BC" w:rsidR="001E41F3" w:rsidRPr="00C705CD" w:rsidRDefault="00AE1949" w:rsidP="00E13F3D">
            <w:pPr>
              <w:pStyle w:val="CRCoverPage"/>
              <w:spacing w:after="0"/>
              <w:jc w:val="right"/>
              <w:rPr>
                <w:b/>
                <w:bCs/>
                <w:noProof/>
                <w:sz w:val="28"/>
                <w:szCs w:val="28"/>
              </w:rPr>
            </w:pPr>
            <w:r w:rsidRPr="00C705CD">
              <w:rPr>
                <w:b/>
                <w:bCs/>
                <w:sz w:val="28"/>
                <w:szCs w:val="28"/>
              </w:rPr>
              <w:t>23.</w:t>
            </w:r>
            <w:r w:rsidR="001373C1" w:rsidRPr="00C705CD">
              <w:rPr>
                <w:b/>
                <w:bCs/>
                <w:sz w:val="28"/>
                <w:szCs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79CDB" w:rsidR="001E41F3" w:rsidRPr="00F853DC" w:rsidRDefault="00B44089" w:rsidP="00A55133">
            <w:pPr>
              <w:pStyle w:val="CRCoverPage"/>
              <w:spacing w:after="0"/>
              <w:jc w:val="center"/>
              <w:rPr>
                <w:b/>
                <w:bCs/>
                <w:noProof/>
                <w:sz w:val="28"/>
                <w:szCs w:val="28"/>
              </w:rPr>
            </w:pPr>
            <w:r w:rsidRPr="00F853DC">
              <w:rPr>
                <w:b/>
                <w:bCs/>
                <w:noProof/>
                <w:sz w:val="28"/>
                <w:szCs w:val="28"/>
              </w:rPr>
              <w:t>2100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ED85A" w:rsidR="001E41F3" w:rsidRPr="00C705CD" w:rsidRDefault="00DF312A" w:rsidP="00DF312A">
            <w:pPr>
              <w:pStyle w:val="CRCoverPage"/>
              <w:spacing w:after="0"/>
              <w:rPr>
                <w:b/>
                <w:bCs/>
                <w:noProof/>
                <w:sz w:val="28"/>
                <w:szCs w:val="28"/>
              </w:rPr>
            </w:pPr>
            <w:r>
              <w:t xml:space="preserve"> </w:t>
            </w:r>
            <w:r w:rsidR="001373C1" w:rsidRPr="00C705CD">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0CBE8" w:rsidR="001E41F3" w:rsidRDefault="00C34045" w:rsidP="0004506A">
            <w:pPr>
              <w:pStyle w:val="CRCoverPage"/>
              <w:spacing w:after="0"/>
              <w:rPr>
                <w:noProof/>
              </w:rPr>
            </w:pPr>
            <w:r>
              <w:rPr>
                <w:noProof/>
              </w:rPr>
              <w:t>Differentiated services for UE devices behind 5G-RG and FN-RG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D2A5B"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3072C" w:rsidR="001E41F3" w:rsidRDefault="007E2D3F" w:rsidP="0004506A">
            <w:pPr>
              <w:pStyle w:val="CRCoverPage"/>
              <w:spacing w:after="0"/>
              <w:rPr>
                <w:noProof/>
              </w:rPr>
            </w:pPr>
            <w:r>
              <w:rPr>
                <w:noProof/>
                <w:lang w:eastAsia="zh-CN"/>
              </w:rPr>
              <w:t>5WWC</w:t>
            </w:r>
            <w:r w:rsidR="001373C1">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A3E6A" w:rsidR="001E41F3" w:rsidRDefault="00A812A5">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9B9BF" w14:textId="0EF5FD28" w:rsidR="00D67988" w:rsidRDefault="00511F77" w:rsidP="000A337A">
            <w:pPr>
              <w:spacing w:before="80" w:after="0"/>
              <w:rPr>
                <w:rFonts w:ascii="Arial" w:hAnsi="Arial" w:cs="Arial"/>
                <w:lang w:val="en-US"/>
              </w:rPr>
            </w:pPr>
            <w:r>
              <w:rPr>
                <w:rFonts w:ascii="Arial" w:hAnsi="Arial" w:cs="Arial"/>
                <w:lang w:val="en-US"/>
              </w:rPr>
              <w:t xml:space="preserve">Currently, </w:t>
            </w:r>
            <w:r w:rsidR="000A337A">
              <w:rPr>
                <w:rFonts w:ascii="Arial" w:hAnsi="Arial" w:cs="Arial"/>
                <w:lang w:val="en-US"/>
              </w:rPr>
              <w:t xml:space="preserve">QoS and charging </w:t>
            </w:r>
            <w:proofErr w:type="spellStart"/>
            <w:r w:rsidR="000A337A">
              <w:rPr>
                <w:rFonts w:ascii="Arial" w:hAnsi="Arial" w:cs="Arial"/>
                <w:lang w:val="en-US"/>
              </w:rPr>
              <w:t>diffentiation</w:t>
            </w:r>
            <w:proofErr w:type="spellEnd"/>
            <w:r w:rsidR="000A337A">
              <w:rPr>
                <w:rFonts w:ascii="Arial" w:hAnsi="Arial" w:cs="Arial"/>
                <w:lang w:val="en-US"/>
              </w:rPr>
              <w:t xml:space="preserve"> for UE(s) behind 5G-RG and FN-RG is not supported. This CR proposes QoS and charging differentiation for UE(s) behind 5G-RG/FN-RG using DSCP markings for the IPSEC child SAs. </w:t>
            </w:r>
          </w:p>
          <w:p w14:paraId="48ED91E5" w14:textId="685CBA59" w:rsidR="00270E3C" w:rsidRDefault="00DC3D45" w:rsidP="000A337A">
            <w:pPr>
              <w:spacing w:before="80" w:after="0"/>
              <w:rPr>
                <w:rFonts w:ascii="Arial" w:hAnsi="Arial" w:cs="Arial"/>
                <w:lang w:val="en-US"/>
              </w:rPr>
            </w:pPr>
            <w:r>
              <w:rPr>
                <w:rFonts w:ascii="Arial" w:hAnsi="Arial" w:cs="Arial"/>
                <w:lang w:val="en-US"/>
              </w:rPr>
              <w:t xml:space="preserve">For trusted and untrusted </w:t>
            </w:r>
            <w:r w:rsidR="00CA39E7">
              <w:rPr>
                <w:rFonts w:ascii="Arial" w:hAnsi="Arial" w:cs="Arial"/>
                <w:lang w:val="en-US"/>
              </w:rPr>
              <w:t>non-</w:t>
            </w:r>
            <w:r>
              <w:rPr>
                <w:rFonts w:ascii="Arial" w:hAnsi="Arial" w:cs="Arial"/>
                <w:lang w:val="en-US"/>
              </w:rPr>
              <w:t xml:space="preserve">3GPP access, UE connects to the overlay 5G network using the trusted and 3GPP access approaches as illustrated in </w:t>
            </w:r>
            <w:proofErr w:type="spellStart"/>
            <w:r>
              <w:rPr>
                <w:rFonts w:ascii="Arial" w:hAnsi="Arial" w:cs="Arial"/>
                <w:lang w:val="en-US"/>
              </w:rPr>
              <w:t>An</w:t>
            </w:r>
            <w:r w:rsidR="004240CB">
              <w:rPr>
                <w:rFonts w:ascii="Arial" w:hAnsi="Arial" w:cs="Arial"/>
                <w:lang w:val="en-US"/>
              </w:rPr>
              <w:t>n</w:t>
            </w:r>
            <w:r>
              <w:rPr>
                <w:rFonts w:ascii="Arial" w:hAnsi="Arial" w:cs="Arial"/>
                <w:lang w:val="en-US"/>
              </w:rPr>
              <w:t>exA</w:t>
            </w:r>
            <w:proofErr w:type="spellEnd"/>
            <w:r>
              <w:rPr>
                <w:rFonts w:ascii="Arial" w:hAnsi="Arial" w:cs="Arial"/>
                <w:lang w:val="en-US"/>
              </w:rPr>
              <w:t xml:space="preserve"> of TS 23.316 and clause 4.10 of TS 23.316 respectively.</w:t>
            </w:r>
            <w:r w:rsidR="00270E3C">
              <w:rPr>
                <w:rFonts w:ascii="Arial" w:hAnsi="Arial" w:cs="Arial"/>
                <w:lang w:val="en-US"/>
              </w:rPr>
              <w:t xml:space="preserve"> </w:t>
            </w:r>
          </w:p>
          <w:p w14:paraId="058968CC" w14:textId="317A6DA8" w:rsidR="00DC3D45" w:rsidRDefault="00270E3C" w:rsidP="000A337A">
            <w:pPr>
              <w:spacing w:before="80" w:after="0"/>
              <w:rPr>
                <w:rFonts w:ascii="Arial" w:hAnsi="Arial" w:cs="Arial"/>
                <w:lang w:val="en-US"/>
              </w:rPr>
            </w:pPr>
            <w:r>
              <w:rPr>
                <w:rFonts w:ascii="Arial" w:hAnsi="Arial" w:cs="Arial"/>
                <w:lang w:val="en-US"/>
              </w:rPr>
              <w:t xml:space="preserve">In addition to </w:t>
            </w:r>
            <w:r w:rsidR="004240CB">
              <w:rPr>
                <w:rFonts w:ascii="Arial" w:hAnsi="Arial" w:cs="Arial"/>
                <w:lang w:val="en-US"/>
              </w:rPr>
              <w:t xml:space="preserve">UE </w:t>
            </w:r>
            <w:r>
              <w:rPr>
                <w:rFonts w:ascii="Arial" w:hAnsi="Arial" w:cs="Arial"/>
                <w:lang w:val="en-US"/>
              </w:rPr>
              <w:t>being connected to the underlay 5G network</w:t>
            </w:r>
            <w:r w:rsidR="004240CB">
              <w:rPr>
                <w:rFonts w:ascii="Arial" w:hAnsi="Arial" w:cs="Arial"/>
                <w:lang w:val="en-US"/>
              </w:rPr>
              <w:t>, the 5G-</w:t>
            </w:r>
            <w:proofErr w:type="gramStart"/>
            <w:r w:rsidR="004240CB">
              <w:rPr>
                <w:rFonts w:ascii="Arial" w:hAnsi="Arial" w:cs="Arial"/>
                <w:lang w:val="en-US"/>
              </w:rPr>
              <w:t>RG  also</w:t>
            </w:r>
            <w:proofErr w:type="gramEnd"/>
            <w:r w:rsidR="004240CB">
              <w:rPr>
                <w:rFonts w:ascii="Arial" w:hAnsi="Arial" w:cs="Arial"/>
                <w:lang w:val="en-US"/>
              </w:rPr>
              <w:t xml:space="preserve"> acts as TNAP with respect to the TNGF in the overlay network </w:t>
            </w:r>
            <w:proofErr w:type="spellStart"/>
            <w:r w:rsidR="00DC4883">
              <w:rPr>
                <w:rFonts w:ascii="Arial" w:hAnsi="Arial" w:cs="Arial"/>
                <w:lang w:val="en-US"/>
              </w:rPr>
              <w:t>i</w:t>
            </w:r>
            <w:r w:rsidR="004240CB">
              <w:rPr>
                <w:rFonts w:ascii="Arial" w:hAnsi="Arial" w:cs="Arial"/>
                <w:lang w:val="en-US"/>
              </w:rPr>
              <w:t>,e</w:t>
            </w:r>
            <w:proofErr w:type="spellEnd"/>
            <w:r w:rsidR="004240CB">
              <w:rPr>
                <w:rFonts w:ascii="Arial" w:hAnsi="Arial" w:cs="Arial"/>
                <w:lang w:val="en-US"/>
              </w:rPr>
              <w:t xml:space="preserve"> it has an established Ta reference point with the TNGF.</w:t>
            </w:r>
            <w:r w:rsidR="00B12AFE">
              <w:rPr>
                <w:rFonts w:ascii="Arial" w:hAnsi="Arial" w:cs="Arial"/>
                <w:lang w:val="en-US"/>
              </w:rPr>
              <w:t xml:space="preserve"> </w:t>
            </w:r>
            <w:r w:rsidR="00511F77">
              <w:rPr>
                <w:rFonts w:ascii="Arial" w:hAnsi="Arial" w:cs="Arial"/>
                <w:lang w:val="en-US"/>
              </w:rPr>
              <w:t xml:space="preserve">This Ta sends </w:t>
            </w:r>
            <w:r w:rsidR="00B12AFE">
              <w:rPr>
                <w:rFonts w:ascii="Arial" w:hAnsi="Arial" w:cs="Arial"/>
                <w:lang w:val="en-US"/>
              </w:rPr>
              <w:t xml:space="preserve">TNAP ID </w:t>
            </w:r>
            <w:r w:rsidR="005F7615">
              <w:rPr>
                <w:rFonts w:ascii="Arial" w:hAnsi="Arial" w:cs="Arial"/>
                <w:lang w:val="en-US"/>
              </w:rPr>
              <w:t>t</w:t>
            </w:r>
            <w:r w:rsidR="00B12AFE">
              <w:rPr>
                <w:rFonts w:ascii="Arial" w:hAnsi="Arial" w:cs="Arial"/>
                <w:lang w:val="en-US"/>
              </w:rPr>
              <w:t>o the TNGF</w:t>
            </w:r>
            <w:r w:rsidR="00511F77">
              <w:rPr>
                <w:rFonts w:ascii="Arial" w:hAnsi="Arial" w:cs="Arial"/>
                <w:lang w:val="en-US"/>
              </w:rPr>
              <w:t xml:space="preserve"> </w:t>
            </w:r>
            <w:r w:rsidR="005F7615">
              <w:rPr>
                <w:rFonts w:ascii="Arial" w:hAnsi="Arial" w:cs="Arial"/>
                <w:lang w:val="en-US"/>
              </w:rPr>
              <w:t>for differentiation services.</w:t>
            </w:r>
          </w:p>
          <w:p w14:paraId="708AA7DE" w14:textId="64ACD5D2" w:rsidR="00DC3D45" w:rsidRPr="000A337A" w:rsidRDefault="00DC3D45" w:rsidP="000A337A">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BF3175" w:rsidR="0004506A" w:rsidRPr="00FF6E2C" w:rsidRDefault="000A337A" w:rsidP="00CE666C">
            <w:pPr>
              <w:rPr>
                <w:noProof/>
              </w:rPr>
            </w:pPr>
            <w:r>
              <w:rPr>
                <w:noProof/>
              </w:rPr>
              <w:t>Providing</w:t>
            </w:r>
            <w:r w:rsidR="00886EA8">
              <w:rPr>
                <w:noProof/>
              </w:rPr>
              <w:t xml:space="preserve"> QoS and charging differntiation for UE(s) behind 5G-RG and FN-RG</w:t>
            </w:r>
            <w:r w:rsidR="00B12AFE">
              <w:rPr>
                <w:noProof/>
              </w:rPr>
              <w:t xml:space="preserve">. </w:t>
            </w:r>
            <w:r w:rsidR="00511F77">
              <w:rPr>
                <w:noProof/>
              </w:rPr>
              <w:t xml:space="preserve">In addition to this, </w:t>
            </w:r>
            <w:r w:rsidR="00B12AFE">
              <w:rPr>
                <w:noProof/>
              </w:rPr>
              <w:t>requirements for Ta to send TNAP ID to TNGF</w:t>
            </w:r>
            <w:r w:rsidR="00511F77">
              <w:rPr>
                <w:noProof/>
              </w:rPr>
              <w:t xml:space="preserve"> is also added.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2E379" w:rsidR="0004506A" w:rsidRDefault="009D6B04" w:rsidP="00283596">
            <w:pPr>
              <w:pStyle w:val="CRCoverPage"/>
              <w:spacing w:before="60" w:after="0"/>
              <w:rPr>
                <w:noProof/>
              </w:rPr>
            </w:pPr>
            <w:r>
              <w:rPr>
                <w:noProof/>
              </w:rPr>
              <w:t xml:space="preserve">This </w:t>
            </w:r>
            <w:r w:rsidR="00690E2A">
              <w:rPr>
                <w:noProof/>
              </w:rPr>
              <w:t>feature</w:t>
            </w:r>
            <w:r>
              <w:rPr>
                <w:noProof/>
              </w:rPr>
              <w:t xml:space="preserve"> as defined in the study conclusion is not currently supported</w:t>
            </w:r>
            <w:r w:rsidR="00032869">
              <w:rPr>
                <w:noProof/>
              </w:rPr>
              <w:t xml:space="preserve"> by 3GPP specifications</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C5428" w:rsidR="0004506A" w:rsidRDefault="005D2A5B" w:rsidP="0004506A">
            <w:pPr>
              <w:pStyle w:val="CRCoverPage"/>
              <w:spacing w:after="0"/>
              <w:rPr>
                <w:noProof/>
              </w:rPr>
            </w:pPr>
            <w:r>
              <w:rPr>
                <w:noProof/>
              </w:rPr>
              <w:t>4</w:t>
            </w:r>
            <w:r w:rsidR="00870246">
              <w:rPr>
                <w:noProof/>
              </w:rPr>
              <w:t>.</w:t>
            </w:r>
            <w:r>
              <w:rPr>
                <w:noProof/>
              </w:rPr>
              <w:t>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C2A6AA" w:rsidR="0004506A" w:rsidRDefault="00690F2B"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6B4CB"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EE3E9" w:rsidR="0004506A" w:rsidRDefault="009A52CA" w:rsidP="0004506A">
            <w:pPr>
              <w:pStyle w:val="CRCoverPage"/>
              <w:spacing w:after="0"/>
              <w:ind w:left="99"/>
              <w:rPr>
                <w:noProof/>
              </w:rPr>
            </w:pPr>
            <w:r>
              <w:rPr>
                <w:noProof/>
              </w:rPr>
              <w:t>TS</w:t>
            </w:r>
            <w:r w:rsidR="007E6242">
              <w:rPr>
                <w:noProof/>
              </w:rPr>
              <w:t xml:space="preserve"> 23.316</w:t>
            </w:r>
            <w:r>
              <w:rPr>
                <w:noProof/>
              </w:rPr>
              <w:t xml:space="preserve"> </w:t>
            </w:r>
            <w:r w:rsidR="00E811A2">
              <w:rPr>
                <w:noProof/>
              </w:rPr>
              <w:t xml:space="preserve"> </w:t>
            </w:r>
            <w:r>
              <w:rPr>
                <w:noProof/>
              </w:rPr>
              <w:t xml:space="preserve">CR </w:t>
            </w:r>
            <w:r w:rsidR="00D56928">
              <w:rPr>
                <w:noProof/>
              </w:rPr>
              <w:t>2100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50BC90C8" w14:textId="77777777" w:rsidR="00E758ED" w:rsidRDefault="00E758ED" w:rsidP="00A82DD5">
      <w:pPr>
        <w:pStyle w:val="Heading3"/>
      </w:pPr>
    </w:p>
    <w:p w14:paraId="622BB90A" w14:textId="5CD7AFA5" w:rsidR="006F24CA" w:rsidRPr="000C27E8" w:rsidRDefault="00A82DD5" w:rsidP="006F24CA">
      <w:pPr>
        <w:pStyle w:val="Heading2"/>
      </w:pPr>
      <w:r>
        <w:t>4.</w:t>
      </w:r>
      <w:r w:rsidR="00291E47">
        <w:t>10a</w:t>
      </w:r>
      <w:r>
        <w:tab/>
      </w:r>
      <w:r w:rsidR="00566EA7">
        <w:t xml:space="preserve">Differentiated services for </w:t>
      </w:r>
      <w:r w:rsidR="006F24CA">
        <w:t>UE</w:t>
      </w:r>
      <w:r w:rsidR="00566EA7">
        <w:t xml:space="preserve"> devices behind 5G-R</w:t>
      </w:r>
      <w:r w:rsidR="007E24E7">
        <w:t>G</w:t>
      </w:r>
      <w:r w:rsidR="006F24CA">
        <w:t xml:space="preserve"> and FN-RG</w:t>
      </w:r>
    </w:p>
    <w:p w14:paraId="4EE3AEA6" w14:textId="77777777" w:rsidR="00CE2D50" w:rsidRPr="000C27E8" w:rsidRDefault="00CE2D50" w:rsidP="00CE2D50">
      <w:r w:rsidRPr="000C27E8">
        <w:t xml:space="preserve">An RG connecting via W-5GAN or NG-RAN access towards 5GC can provide connectivity for a UE behind the RG to access an N3IWF or TNGF. It is assumed that the UE is 5GC capable, </w:t>
      </w:r>
      <w:proofErr w:type="gramStart"/>
      <w:r w:rsidRPr="000C27E8">
        <w:t>i.e.</w:t>
      </w:r>
      <w:proofErr w:type="gramEnd"/>
      <w:r w:rsidRPr="000C27E8">
        <w:t xml:space="preserve"> supports untrusted non-3GPP access and/or trusted non-3GPP access. This allows the RG, W-5GAN and the RG</w:t>
      </w:r>
      <w:r>
        <w:t>'</w:t>
      </w:r>
      <w:r w:rsidRPr="000C27E8">
        <w:t>s connectivity via 5GC to together act as untrusted/trusted N3GPP access to support UEs behind the RG.</w:t>
      </w:r>
    </w:p>
    <w:p w14:paraId="0FAFF53E" w14:textId="77777777" w:rsidR="00CE2D50" w:rsidRPr="000C27E8" w:rsidRDefault="00CE2D50" w:rsidP="00CE2D50">
      <w:r w:rsidRPr="000C27E8">
        <w:t>When FN-RG/5G-RG is serving a UE, the control and user plane packets of the UE is transported using a FN-RG/5G-RG IP PDU session and then from PSA UPF of that PDU session to an IWF. A single FN-RG/5G-RG IP PDU session can be used to serve multiple UEs.</w:t>
      </w:r>
    </w:p>
    <w:p w14:paraId="6C600451" w14:textId="4E407A34" w:rsidR="00CE2D50" w:rsidRPr="000C27E8" w:rsidRDefault="00CE2D50" w:rsidP="00CE2D50">
      <w:r w:rsidRPr="000C27E8">
        <w:t xml:space="preserve">Figure </w:t>
      </w:r>
      <w:r w:rsidR="00512748">
        <w:t>4.10a</w:t>
      </w:r>
      <w:r w:rsidRPr="000C27E8">
        <w:t xml:space="preserve">-1 shows the non-roaming architecture for a UE, behind a 5G-RG, accessing the 5GC via N3IWF where the combination of 5G-RG, W-5GAN and UPF serving the 5G-RG/FN-RG is acting as an untrusted </w:t>
      </w:r>
      <w:proofErr w:type="gramStart"/>
      <w:r w:rsidRPr="000C27E8">
        <w:t>Non-3GPP</w:t>
      </w:r>
      <w:proofErr w:type="gramEnd"/>
      <w:r w:rsidRPr="000C27E8">
        <w:t xml:space="preserve"> access network.</w:t>
      </w:r>
    </w:p>
    <w:p w14:paraId="3A928B7E" w14:textId="18726DA9" w:rsidR="00CE2D50" w:rsidRPr="000C27E8" w:rsidRDefault="00CE2D50" w:rsidP="00CE2D50">
      <w:r w:rsidRPr="000C27E8">
        <w:t xml:space="preserve">Figure </w:t>
      </w:r>
      <w:r w:rsidR="0000327A">
        <w:t>4.10a-2</w:t>
      </w:r>
      <w:r w:rsidRPr="000C27E8">
        <w:t xml:space="preserve"> shows the non-roaming architecture for a UE, behind a 5G-RG, accessing the 5GC via TNGF where the combination of 5G-RG, W-5GAN and UPF serving the 5G-RG is acting as a trusted </w:t>
      </w:r>
      <w:proofErr w:type="gramStart"/>
      <w:r w:rsidRPr="000C27E8">
        <w:t>Non-3GPP</w:t>
      </w:r>
      <w:proofErr w:type="gramEnd"/>
      <w:r w:rsidRPr="000C27E8">
        <w:t xml:space="preserve"> access network.</w:t>
      </w:r>
    </w:p>
    <w:p w14:paraId="22FE2230" w14:textId="77777777" w:rsidR="00CE2D50" w:rsidRPr="000C27E8" w:rsidRDefault="00CE2D50" w:rsidP="00CE2D50">
      <w:pPr>
        <w:pStyle w:val="NO"/>
      </w:pPr>
      <w:r w:rsidRPr="000C27E8">
        <w:t>NOTE  1:</w:t>
      </w:r>
      <w:r w:rsidRPr="000C27E8">
        <w:tab/>
        <w:t xml:space="preserve">FN-RG and W-5GAN acting as trusted </w:t>
      </w:r>
      <w:proofErr w:type="gramStart"/>
      <w:r w:rsidRPr="000C27E8">
        <w:t>Non-3GPP</w:t>
      </w:r>
      <w:proofErr w:type="gramEnd"/>
      <w:r w:rsidRPr="000C27E8">
        <w:t xml:space="preserve"> access is not considered since it is assumed that FN-RG does not support EAP-based access control (e.g. 802.1X).</w:t>
      </w:r>
    </w:p>
    <w:p w14:paraId="0A7254DF" w14:textId="77777777" w:rsidR="00CE2D50" w:rsidRPr="000C27E8" w:rsidRDefault="00CE2D50" w:rsidP="00CE2D50">
      <w:pPr>
        <w:pStyle w:val="TH"/>
      </w:pPr>
      <w:r w:rsidRPr="000C27E8">
        <w:rPr>
          <w:noProof/>
        </w:rPr>
        <w:object w:dxaOrig="15405" w:dyaOrig="4905" w14:anchorId="74FFC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pt;height:139.8pt" o:ole="">
            <v:imagedata r:id="rId18" o:title=""/>
          </v:shape>
          <o:OLEObject Type="Embed" ProgID="Visio.Drawing.15" ShapeID="_x0000_i1025" DrawAspect="Content" ObjectID="_1742378090" r:id="rId19"/>
        </w:object>
      </w:r>
    </w:p>
    <w:p w14:paraId="5F2EA2C9" w14:textId="71F19898" w:rsidR="00CE2D50" w:rsidRPr="000C27E8" w:rsidRDefault="00CE2D50" w:rsidP="00CE2D50">
      <w:pPr>
        <w:pStyle w:val="TF"/>
        <w:rPr>
          <w:rFonts w:eastAsia="MS Mincho"/>
          <w:iCs/>
        </w:rPr>
      </w:pPr>
      <w:r w:rsidRPr="000C27E8">
        <w:t xml:space="preserve">Figure </w:t>
      </w:r>
      <w:r w:rsidR="0059133A">
        <w:t>4.10a</w:t>
      </w:r>
      <w:r w:rsidRPr="000C27E8">
        <w:t>-1: Architecture for UE behind 5G-RG using untrusted N3GPP access</w:t>
      </w:r>
    </w:p>
    <w:p w14:paraId="1B27E691" w14:textId="74FB8A02" w:rsidR="00CE2D50" w:rsidRPr="000C27E8" w:rsidRDefault="00CE2D50" w:rsidP="00CE2D50">
      <w:r w:rsidRPr="000C27E8">
        <w:t>The 5G-RG can be connected to 5GC via W-5GAN, NG-RAN or via both accesses. The UE can be connected to 5GC via untrusted non-3GPP access (via 5G-RG), NG-RAN or via both accesses.</w:t>
      </w:r>
    </w:p>
    <w:p w14:paraId="64C51194" w14:textId="77777777" w:rsidR="00CE2D50" w:rsidRPr="000C27E8" w:rsidRDefault="00CE2D50" w:rsidP="00CE2D50">
      <w:pPr>
        <w:pStyle w:val="TH"/>
      </w:pPr>
      <w:r w:rsidRPr="000C27E8">
        <w:rPr>
          <w:noProof/>
        </w:rPr>
        <w:object w:dxaOrig="15405" w:dyaOrig="4966" w14:anchorId="14A66422">
          <v:shape id="_x0000_i1026" type="#_x0000_t75" style="width:479.1pt;height:154.7pt" o:ole="">
            <v:imagedata r:id="rId20" o:title=""/>
          </v:shape>
          <o:OLEObject Type="Embed" ProgID="Visio.Drawing.15" ShapeID="_x0000_i1026" DrawAspect="Content" ObjectID="_1742378091" r:id="rId21"/>
        </w:object>
      </w:r>
    </w:p>
    <w:p w14:paraId="774050D9" w14:textId="3BEF4352" w:rsidR="00CE2D50" w:rsidRPr="000C27E8" w:rsidRDefault="00CE2D50" w:rsidP="00CE2D50">
      <w:pPr>
        <w:pStyle w:val="TF"/>
        <w:rPr>
          <w:rFonts w:eastAsia="MS Mincho"/>
          <w:iCs/>
        </w:rPr>
      </w:pPr>
      <w:r w:rsidRPr="000C27E8">
        <w:t xml:space="preserve">Figure </w:t>
      </w:r>
      <w:r w:rsidR="005A3256">
        <w:t>4.10a-2</w:t>
      </w:r>
      <w:r w:rsidRPr="000C27E8">
        <w:t xml:space="preserve">: </w:t>
      </w:r>
      <w:proofErr w:type="gramStart"/>
      <w:r w:rsidRPr="000C27E8">
        <w:t>Non-</w:t>
      </w:r>
      <w:r w:rsidRPr="000C27E8">
        <w:rPr>
          <w:rFonts w:eastAsia="Malgun Gothic"/>
          <w:lang w:eastAsia="ko-KR"/>
        </w:rPr>
        <w:t>r</w:t>
      </w:r>
      <w:r w:rsidRPr="000C27E8">
        <w:t>oaming</w:t>
      </w:r>
      <w:proofErr w:type="gramEnd"/>
      <w:r w:rsidRPr="000C27E8">
        <w:t xml:space="preserve"> </w:t>
      </w:r>
      <w:r w:rsidRPr="000C27E8">
        <w:rPr>
          <w:rFonts w:eastAsia="Malgun Gothic"/>
          <w:lang w:eastAsia="ko-KR"/>
        </w:rPr>
        <w:t>a</w:t>
      </w:r>
      <w:r w:rsidRPr="000C27E8">
        <w:t>rchitecture for UE behind 5G-RG using trusted N3GPP access</w:t>
      </w:r>
    </w:p>
    <w:p w14:paraId="796A9F39" w14:textId="77777777" w:rsidR="00CE2D50" w:rsidRPr="000C27E8" w:rsidRDefault="00CE2D50" w:rsidP="00CE2D50">
      <w:r w:rsidRPr="000C27E8">
        <w:t>The TNGF and Ta reference point are defined in TS</w:t>
      </w:r>
      <w:r>
        <w:t> </w:t>
      </w:r>
      <w:r w:rsidRPr="000C27E8">
        <w:t>23.501</w:t>
      </w:r>
      <w:r>
        <w:t> </w:t>
      </w:r>
      <w:r w:rsidRPr="000C27E8">
        <w:t>[2].</w:t>
      </w:r>
    </w:p>
    <w:p w14:paraId="0A6B3A6E" w14:textId="77777777" w:rsidR="00CE2D50" w:rsidRPr="000C27E8" w:rsidRDefault="00CE2D50" w:rsidP="00CE2D50">
      <w:pPr>
        <w:pStyle w:val="NO"/>
      </w:pPr>
      <w:r w:rsidRPr="000C27E8">
        <w:t>NOTE 2:</w:t>
      </w:r>
      <w:r w:rsidRPr="000C27E8">
        <w:rPr>
          <w:rFonts w:eastAsia="Malgun Gothic"/>
        </w:rPr>
        <w:tab/>
        <w:t>The reference architecture in figure 6.2.1-1 and 6.2.1-2 only shows the architecture and the network functions directly connected to W-5GAN or TNGF/N3IWF, and other parts of the architecture are the same as defined in clause 4.2 of TS</w:t>
      </w:r>
      <w:r>
        <w:rPr>
          <w:rFonts w:eastAsia="Malgun Gothic"/>
        </w:rPr>
        <w:t> </w:t>
      </w:r>
      <w:r w:rsidRPr="000C27E8">
        <w:rPr>
          <w:rFonts w:eastAsia="Malgun Gothic"/>
        </w:rPr>
        <w:t>23.501</w:t>
      </w:r>
      <w:r>
        <w:rPr>
          <w:rFonts w:eastAsia="Malgun Gothic"/>
        </w:rPr>
        <w:t> </w:t>
      </w:r>
      <w:r w:rsidRPr="000C27E8">
        <w:rPr>
          <w:rFonts w:eastAsia="Malgun Gothic"/>
        </w:rPr>
        <w:t>[2].</w:t>
      </w:r>
    </w:p>
    <w:p w14:paraId="3B4178A3" w14:textId="74E9F07E" w:rsidR="00CE2D50" w:rsidRDefault="00702E8D" w:rsidP="00702E8D">
      <w:pPr>
        <w:ind w:left="1135" w:hanging="835"/>
        <w:rPr>
          <w:rFonts w:eastAsia="MS Mincho"/>
        </w:rPr>
      </w:pPr>
      <w:r w:rsidRPr="000C27E8">
        <w:t>NOTE </w:t>
      </w:r>
      <w:r>
        <w:t>3</w:t>
      </w:r>
      <w:r w:rsidRPr="000C27E8">
        <w:t>:</w:t>
      </w:r>
      <w:r w:rsidRPr="000C27E8">
        <w:rPr>
          <w:rFonts w:eastAsia="Malgun Gothic"/>
        </w:rPr>
        <w:tab/>
      </w:r>
      <w:r w:rsidR="00CE2D50" w:rsidRPr="000C27E8">
        <w:rPr>
          <w:rFonts w:eastAsia="MS Mincho"/>
        </w:rPr>
        <w:t>For untrusted non-3GPP access</w:t>
      </w:r>
      <w:r>
        <w:rPr>
          <w:rFonts w:eastAsia="MS Mincho"/>
        </w:rPr>
        <w:t xml:space="preserve">, </w:t>
      </w:r>
      <w:r w:rsidR="00CE2D50" w:rsidRPr="000C27E8">
        <w:rPr>
          <w:rFonts w:eastAsia="MS Mincho"/>
        </w:rPr>
        <w:t>UE connects to the overlay 5G network using the untrusted non-3GPP access approach as illustrated in Annex A of TS</w:t>
      </w:r>
      <w:r w:rsidR="00CE2D50">
        <w:rPr>
          <w:rFonts w:eastAsia="MS Mincho"/>
        </w:rPr>
        <w:t> </w:t>
      </w:r>
      <w:r w:rsidR="00CE2D50" w:rsidRPr="000C27E8">
        <w:rPr>
          <w:rFonts w:eastAsia="MS Mincho"/>
        </w:rPr>
        <w:t>23.316</w:t>
      </w:r>
      <w:r w:rsidR="00CE2D50">
        <w:rPr>
          <w:rFonts w:eastAsia="MS Mincho"/>
        </w:rPr>
        <w:t> </w:t>
      </w:r>
      <w:r w:rsidR="00CE2D50" w:rsidRPr="000C27E8">
        <w:rPr>
          <w:rFonts w:eastAsia="MS Mincho"/>
        </w:rPr>
        <w:t>[5]</w:t>
      </w:r>
      <w:r w:rsidR="000B7724">
        <w:rPr>
          <w:rFonts w:eastAsia="MS Mincho"/>
        </w:rPr>
        <w:t xml:space="preserve">. </w:t>
      </w:r>
      <w:r w:rsidR="00CE2D50" w:rsidRPr="000C27E8">
        <w:rPr>
          <w:rFonts w:eastAsia="MS Mincho"/>
        </w:rPr>
        <w:t>For trusted non-3GPP access</w:t>
      </w:r>
      <w:r>
        <w:rPr>
          <w:rFonts w:eastAsia="MS Mincho"/>
        </w:rPr>
        <w:t xml:space="preserve">, </w:t>
      </w:r>
      <w:r w:rsidR="00CE2D50" w:rsidRPr="000C27E8">
        <w:rPr>
          <w:rFonts w:eastAsia="MS Mincho"/>
        </w:rPr>
        <w:t>UE connects to the overlay 5G network using the trusted non-3GPP access approach as illustrated in clause 4.10 of TS</w:t>
      </w:r>
      <w:r w:rsidR="00CE2D50">
        <w:rPr>
          <w:rFonts w:eastAsia="MS Mincho"/>
        </w:rPr>
        <w:t> </w:t>
      </w:r>
      <w:r w:rsidR="00CE2D50" w:rsidRPr="000C27E8">
        <w:rPr>
          <w:rFonts w:eastAsia="MS Mincho"/>
        </w:rPr>
        <w:t>23.316</w:t>
      </w:r>
      <w:r w:rsidR="00CE2D50">
        <w:rPr>
          <w:rFonts w:eastAsia="MS Mincho"/>
        </w:rPr>
        <w:t> </w:t>
      </w:r>
      <w:r w:rsidR="00CE2D50" w:rsidRPr="000C27E8">
        <w:rPr>
          <w:rFonts w:eastAsia="MS Mincho"/>
        </w:rPr>
        <w:t>[5].</w:t>
      </w:r>
      <w:r>
        <w:rPr>
          <w:rFonts w:eastAsia="MS Mincho"/>
        </w:rPr>
        <w:t xml:space="preserve"> </w:t>
      </w:r>
      <w:r w:rsidR="00CE2D50" w:rsidRPr="000C27E8">
        <w:rPr>
          <w:rFonts w:eastAsia="MS Mincho"/>
        </w:rPr>
        <w:t xml:space="preserve">In addition to being connected to the underlay 5G network, the 5G-RG also acts as TNAP with respect to the TNGF in the overlay network </w:t>
      </w:r>
      <w:proofErr w:type="gramStart"/>
      <w:r w:rsidR="00CE2D50" w:rsidRPr="000C27E8">
        <w:rPr>
          <w:rFonts w:eastAsia="MS Mincho"/>
        </w:rPr>
        <w:t>i.e.</w:t>
      </w:r>
      <w:proofErr w:type="gramEnd"/>
      <w:r w:rsidR="00CE2D50" w:rsidRPr="000C27E8">
        <w:rPr>
          <w:rFonts w:eastAsia="MS Mincho"/>
        </w:rPr>
        <w:t xml:space="preserve"> it has an established Ta reference point with the TNGF.</w:t>
      </w:r>
    </w:p>
    <w:p w14:paraId="59BDE8F1" w14:textId="1FBA059A" w:rsidR="00CE2D50" w:rsidRDefault="000972C6" w:rsidP="000972C6">
      <w:pPr>
        <w:ind w:left="1135" w:hanging="835"/>
        <w:rPr>
          <w:rFonts w:eastAsia="MS Mincho"/>
        </w:rPr>
      </w:pPr>
      <w:r w:rsidRPr="000C27E8">
        <w:t>NOTE </w:t>
      </w:r>
      <w:r>
        <w:t>4</w:t>
      </w:r>
      <w:r w:rsidRPr="000C27E8">
        <w:t>:</w:t>
      </w:r>
      <w:r w:rsidR="00CE2D50" w:rsidRPr="000C27E8">
        <w:rPr>
          <w:rFonts w:eastAsia="MS Mincho"/>
        </w:rPr>
        <w:tab/>
        <w:t xml:space="preserve">For </w:t>
      </w:r>
      <w:proofErr w:type="spellStart"/>
      <w:r w:rsidR="00CE2D50" w:rsidRPr="000C27E8">
        <w:rPr>
          <w:rFonts w:eastAsia="MS Mincho"/>
        </w:rPr>
        <w:t>NWu</w:t>
      </w:r>
      <w:proofErr w:type="spellEnd"/>
      <w:r w:rsidR="00CE2D50" w:rsidRPr="000C27E8">
        <w:rPr>
          <w:rFonts w:eastAsia="MS Mincho"/>
        </w:rPr>
        <w:t xml:space="preserve"> scenario, the overlay and the underlay network as described in clause D.7 of TS</w:t>
      </w:r>
      <w:r w:rsidR="00CE2D50">
        <w:rPr>
          <w:rFonts w:eastAsia="MS Mincho"/>
        </w:rPr>
        <w:t> </w:t>
      </w:r>
      <w:r w:rsidR="00CE2D50" w:rsidRPr="000C27E8">
        <w:rPr>
          <w:rFonts w:eastAsia="MS Mincho"/>
        </w:rPr>
        <w:t>23.501</w:t>
      </w:r>
      <w:r w:rsidR="00CE2D50">
        <w:rPr>
          <w:rFonts w:eastAsia="MS Mincho"/>
        </w:rPr>
        <w:t> </w:t>
      </w:r>
      <w:r w:rsidR="00CE2D50" w:rsidRPr="000C27E8">
        <w:rPr>
          <w:rFonts w:eastAsia="MS Mincho"/>
        </w:rPr>
        <w:t>[2] may be administrated by different operator</w:t>
      </w:r>
      <w:r w:rsidR="00CE2D50">
        <w:rPr>
          <w:rFonts w:eastAsia="MS Mincho"/>
        </w:rPr>
        <w:t>'</w:t>
      </w:r>
      <w:r w:rsidR="00CE2D50" w:rsidRPr="000C27E8">
        <w:rPr>
          <w:rFonts w:eastAsia="MS Mincho"/>
        </w:rPr>
        <w:t>s domain, hence an SLA can be used (as defined clause D.7 of TS</w:t>
      </w:r>
      <w:r w:rsidR="00CE2D50">
        <w:rPr>
          <w:rFonts w:eastAsia="MS Mincho"/>
        </w:rPr>
        <w:t> </w:t>
      </w:r>
      <w:r w:rsidR="00CE2D50" w:rsidRPr="000C27E8">
        <w:rPr>
          <w:rFonts w:eastAsia="MS Mincho"/>
        </w:rPr>
        <w:t>23.501</w:t>
      </w:r>
      <w:r w:rsidR="00CE2D50">
        <w:rPr>
          <w:rFonts w:eastAsia="MS Mincho"/>
        </w:rPr>
        <w:t> </w:t>
      </w:r>
      <w:r w:rsidR="00CE2D50" w:rsidRPr="000C27E8">
        <w:rPr>
          <w:rFonts w:eastAsia="MS Mincho"/>
        </w:rPr>
        <w:t xml:space="preserve">[2]). If the same operator deploys both overlay and the underlay network, </w:t>
      </w:r>
      <w:proofErr w:type="gramStart"/>
      <w:r w:rsidR="00CE2D50" w:rsidRPr="000C27E8">
        <w:rPr>
          <w:rFonts w:eastAsia="MS Mincho"/>
        </w:rPr>
        <w:t>e.g.</w:t>
      </w:r>
      <w:proofErr w:type="gramEnd"/>
      <w:r w:rsidR="00CE2D50" w:rsidRPr="000C27E8">
        <w:rPr>
          <w:rFonts w:eastAsia="MS Mincho"/>
        </w:rPr>
        <w:t xml:space="preserve"> as in the case for trusted non-3GPP access (</w:t>
      </w:r>
      <w:proofErr w:type="spellStart"/>
      <w:r w:rsidR="00CE2D50" w:rsidRPr="000C27E8">
        <w:rPr>
          <w:rFonts w:eastAsia="MS Mincho"/>
        </w:rPr>
        <w:t>NWt</w:t>
      </w:r>
      <w:proofErr w:type="spellEnd"/>
      <w:r w:rsidR="00CE2D50" w:rsidRPr="000C27E8">
        <w:rPr>
          <w:rFonts w:eastAsia="MS Mincho"/>
        </w:rPr>
        <w:t>), there is no need for SLA but that operator</w:t>
      </w:r>
      <w:r w:rsidR="00CE2D50">
        <w:rPr>
          <w:rFonts w:eastAsia="MS Mincho"/>
        </w:rPr>
        <w:t>'</w:t>
      </w:r>
      <w:r w:rsidR="00CE2D50" w:rsidRPr="000C27E8">
        <w:rPr>
          <w:rFonts w:eastAsia="MS Mincho"/>
        </w:rPr>
        <w:t>s network configuration determines how to handle the DSCP markings in the underlay network.</w:t>
      </w:r>
    </w:p>
    <w:p w14:paraId="3E759EF1" w14:textId="415F4DA8" w:rsidR="000D1611" w:rsidRDefault="000D1611" w:rsidP="000972C6">
      <w:pPr>
        <w:ind w:left="1135" w:hanging="835"/>
        <w:rPr>
          <w:rFonts w:eastAsia="MS Mincho"/>
        </w:rPr>
      </w:pPr>
    </w:p>
    <w:p w14:paraId="2C522C3D" w14:textId="77777777" w:rsidR="000D1611" w:rsidRDefault="000D1611" w:rsidP="000D1611">
      <w:pPr>
        <w:pStyle w:val="10"/>
        <w:rPr>
          <w:color w:val="FF0000"/>
        </w:rPr>
      </w:pPr>
      <w:r>
        <w:rPr>
          <w:color w:val="FF0000"/>
        </w:rPr>
        <w:t xml:space="preserve">* * * Next Changes * * * </w:t>
      </w:r>
    </w:p>
    <w:p w14:paraId="0032F22A" w14:textId="77777777" w:rsidR="000D1611" w:rsidRPr="000C27E8" w:rsidRDefault="000D1611" w:rsidP="000972C6">
      <w:pPr>
        <w:ind w:left="1135" w:hanging="835"/>
        <w:rPr>
          <w:rFonts w:eastAsia="MS Mincho"/>
        </w:rPr>
      </w:pPr>
    </w:p>
    <w:p w14:paraId="2108E1A4" w14:textId="7E6E153B" w:rsidR="00CE2D50" w:rsidRPr="000C27E8" w:rsidRDefault="00104703" w:rsidP="00CE2D50">
      <w:pPr>
        <w:pStyle w:val="Heading4"/>
      </w:pPr>
      <w:bookmarkStart w:id="8" w:name="_Toc97155708"/>
      <w:bookmarkStart w:id="9" w:name="_Toc100993671"/>
      <w:bookmarkStart w:id="10" w:name="_Toc113283429"/>
      <w:bookmarkStart w:id="11" w:name="_Toc127249593"/>
      <w:r>
        <w:t>4.10a</w:t>
      </w:r>
      <w:r w:rsidR="00CE2D50" w:rsidRPr="000C27E8">
        <w:t>.</w:t>
      </w:r>
      <w:r w:rsidR="00D96601">
        <w:t>1</w:t>
      </w:r>
      <w:r w:rsidR="00CE2D50" w:rsidRPr="000C27E8">
        <w:tab/>
        <w:t>Support for differentiated charging and QoS</w:t>
      </w:r>
      <w:bookmarkEnd w:id="8"/>
      <w:bookmarkEnd w:id="9"/>
      <w:bookmarkEnd w:id="10"/>
      <w:bookmarkEnd w:id="11"/>
    </w:p>
    <w:p w14:paraId="35924527" w14:textId="28FD0FF8" w:rsidR="00CE2D50" w:rsidRPr="000C27E8" w:rsidRDefault="00585D95" w:rsidP="00CE2D50">
      <w:pPr>
        <w:rPr>
          <w:lang w:eastAsia="x-none"/>
        </w:rPr>
      </w:pPr>
      <w:r>
        <w:rPr>
          <w:lang w:eastAsia="x-none"/>
        </w:rPr>
        <w:t xml:space="preserve">The </w:t>
      </w:r>
      <w:r w:rsidR="00CE2D50" w:rsidRPr="000C27E8">
        <w:rPr>
          <w:lang w:eastAsia="x-none"/>
        </w:rPr>
        <w:t>QoS differentiation in the RG</w:t>
      </w:r>
      <w:r w:rsidR="00CE2D50">
        <w:rPr>
          <w:lang w:eastAsia="x-none"/>
        </w:rPr>
        <w:t>'</w:t>
      </w:r>
      <w:r w:rsidR="00CE2D50" w:rsidRPr="000C27E8">
        <w:rPr>
          <w:lang w:eastAsia="x-none"/>
        </w:rPr>
        <w:t>s PDU Session can be provided on per-IPsec Child Security Association basis. The UE</w:t>
      </w:r>
      <w:r w:rsidR="00CE2D50">
        <w:rPr>
          <w:lang w:eastAsia="x-none"/>
        </w:rPr>
        <w:t>'</w:t>
      </w:r>
      <w:r w:rsidR="00CE2D50" w:rsidRPr="000C27E8">
        <w:rPr>
          <w:lang w:eastAsia="x-none"/>
        </w:rPr>
        <w:t>s N3IWF/TNGF determines the IPsec child SAs as defined in clauses 4.12 and 4.12a of TS</w:t>
      </w:r>
      <w:r w:rsidR="00CE2D50">
        <w:rPr>
          <w:lang w:eastAsia="x-none"/>
        </w:rPr>
        <w:t> </w:t>
      </w:r>
      <w:r w:rsidR="00CE2D50" w:rsidRPr="000C27E8">
        <w:rPr>
          <w:lang w:eastAsia="x-none"/>
        </w:rPr>
        <w:t>23.502</w:t>
      </w:r>
      <w:r w:rsidR="00CE2D50">
        <w:rPr>
          <w:lang w:eastAsia="x-none"/>
        </w:rPr>
        <w:t> </w:t>
      </w:r>
      <w:r w:rsidR="00CE2D50" w:rsidRPr="000C27E8">
        <w:rPr>
          <w:lang w:eastAsia="x-none"/>
        </w:rPr>
        <w:t>[3]. The N3IWF/TNGF is preconfigured by the UE</w:t>
      </w:r>
      <w:r w:rsidR="00CE2D50">
        <w:rPr>
          <w:lang w:eastAsia="x-none"/>
        </w:rPr>
        <w:t>'</w:t>
      </w:r>
      <w:r w:rsidR="00CE2D50" w:rsidRPr="000C27E8">
        <w:rPr>
          <w:lang w:eastAsia="x-none"/>
        </w:rPr>
        <w:t>s PLMN to allocate different IPsec child SAs for QoS Flows with different QoS profiles.</w:t>
      </w:r>
    </w:p>
    <w:p w14:paraId="4773B525" w14:textId="77777777" w:rsidR="00CE2D50" w:rsidRPr="000C27E8" w:rsidRDefault="00CE2D50" w:rsidP="00CE2D50">
      <w:pPr>
        <w:rPr>
          <w:lang w:eastAsia="x-none"/>
        </w:rPr>
      </w:pPr>
      <w:r w:rsidRPr="000C27E8">
        <w:rPr>
          <w:lang w:eastAsia="x-none"/>
        </w:rPr>
        <w:t>To support QoS differentiation in the W-5GAN, the mapping rules between the RG</w:t>
      </w:r>
      <w:r>
        <w:rPr>
          <w:lang w:eastAsia="x-none"/>
        </w:rPr>
        <w:t>'</w:t>
      </w:r>
      <w:r w:rsidRPr="000C27E8">
        <w:rPr>
          <w:lang w:eastAsia="x-none"/>
        </w:rPr>
        <w:t>s 5GC and the UE</w:t>
      </w:r>
      <w:r>
        <w:rPr>
          <w:lang w:eastAsia="x-none"/>
        </w:rPr>
        <w:t>'</w:t>
      </w:r>
      <w:r w:rsidRPr="000C27E8">
        <w:rPr>
          <w:lang w:eastAsia="x-none"/>
        </w:rPr>
        <w:t>s 5GC (where N3IWF is located) are assumed to be governed by an SLA (or network configuration in case of single operator) including:</w:t>
      </w:r>
    </w:p>
    <w:p w14:paraId="3CF92D53" w14:textId="77777777" w:rsidR="00CE2D50" w:rsidRPr="000C27E8" w:rsidRDefault="00CE2D50" w:rsidP="00CE2D50">
      <w:pPr>
        <w:pStyle w:val="B1"/>
      </w:pPr>
      <w:r w:rsidRPr="000C27E8">
        <w:t>1)</w:t>
      </w:r>
      <w:r w:rsidRPr="000C27E8">
        <w:tab/>
        <w:t xml:space="preserve">mapping between the DSCP markings for the IPsec child SAs on </w:t>
      </w:r>
      <w:proofErr w:type="spellStart"/>
      <w:r w:rsidRPr="000C27E8">
        <w:t>NWu</w:t>
      </w:r>
      <w:proofErr w:type="spellEnd"/>
      <w:r w:rsidRPr="000C27E8">
        <w:t xml:space="preserve"> and the corresponding QoS, and</w:t>
      </w:r>
    </w:p>
    <w:p w14:paraId="3E4C9DAC" w14:textId="77777777" w:rsidR="00CE2D50" w:rsidRPr="000C27E8" w:rsidRDefault="00CE2D50" w:rsidP="00CE2D50">
      <w:pPr>
        <w:pStyle w:val="B1"/>
      </w:pPr>
      <w:r w:rsidRPr="000C27E8">
        <w:t>2)</w:t>
      </w:r>
      <w:r w:rsidRPr="000C27E8">
        <w:tab/>
        <w:t>N3IWF</w:t>
      </w:r>
      <w:r>
        <w:t>/TNGF</w:t>
      </w:r>
      <w:r w:rsidRPr="000C27E8">
        <w:t xml:space="preserve"> IP address(es) in the UE</w:t>
      </w:r>
      <w:r>
        <w:t>'</w:t>
      </w:r>
      <w:r w:rsidRPr="000C27E8">
        <w:t>s 5GC.</w:t>
      </w:r>
    </w:p>
    <w:p w14:paraId="1C49A521" w14:textId="0B71F7E8" w:rsidR="00CE2D50" w:rsidRPr="000C27E8" w:rsidRDefault="00CE2D50" w:rsidP="00CE2D50">
      <w:pPr>
        <w:pStyle w:val="NO"/>
        <w:rPr>
          <w:rFonts w:eastAsia="MS Mincho"/>
        </w:rPr>
      </w:pPr>
      <w:r w:rsidRPr="000E7E3A">
        <w:t>NOTE </w:t>
      </w:r>
      <w:r w:rsidR="009D032B">
        <w:t>5</w:t>
      </w:r>
      <w:r w:rsidRPr="000E7E3A">
        <w:t>:</w:t>
      </w:r>
      <w:r w:rsidRPr="000E7E3A">
        <w:tab/>
        <w:t>If UEs behind RG belong to different PLMNs that may negotiate to RG</w:t>
      </w:r>
      <w:r>
        <w:t>'</w:t>
      </w:r>
      <w:r w:rsidRPr="000E7E3A">
        <w:t>s PLMN with several SLAs, the QoS differentiation can be still supported by applying the mapping rules.</w:t>
      </w:r>
    </w:p>
    <w:p w14:paraId="5050AE11" w14:textId="77777777" w:rsidR="00CE2D50" w:rsidRPr="000C27E8" w:rsidRDefault="00CE2D50" w:rsidP="00CE2D50">
      <w:pPr>
        <w:rPr>
          <w:lang w:eastAsia="zh-CN"/>
        </w:rPr>
      </w:pPr>
      <w:r w:rsidRPr="000C27E8">
        <w:rPr>
          <w:lang w:eastAsia="zh-CN"/>
        </w:rPr>
        <w:t>The mapping rules may be provisioned to RG by RG</w:t>
      </w:r>
      <w:r>
        <w:rPr>
          <w:lang w:eastAsia="zh-CN"/>
        </w:rPr>
        <w:t>'</w:t>
      </w:r>
      <w:r w:rsidRPr="000C27E8">
        <w:rPr>
          <w:lang w:eastAsia="zh-CN"/>
        </w:rPr>
        <w:t xml:space="preserve">s PLMN during PDU session establishment </w:t>
      </w:r>
      <w:r w:rsidRPr="00852CEE">
        <w:rPr>
          <w:lang w:eastAsia="zh-CN"/>
        </w:rPr>
        <w:t>and network</w:t>
      </w:r>
      <w:r>
        <w:rPr>
          <w:lang w:eastAsia="zh-CN"/>
        </w:rPr>
        <w:t xml:space="preserve"> </w:t>
      </w:r>
      <w:r w:rsidRPr="00852CEE">
        <w:rPr>
          <w:lang w:eastAsia="zh-CN"/>
        </w:rPr>
        <w:t>initiated PDU Session Modificati</w:t>
      </w:r>
      <w:r w:rsidRPr="0016192A">
        <w:rPr>
          <w:lang w:eastAsia="zh-CN"/>
        </w:rPr>
        <w:t xml:space="preserve">on </w:t>
      </w:r>
      <w:r w:rsidRPr="000C27E8">
        <w:rPr>
          <w:lang w:eastAsia="zh-CN"/>
        </w:rPr>
        <w:t>based on the RG</w:t>
      </w:r>
      <w:r>
        <w:rPr>
          <w:lang w:eastAsia="zh-CN"/>
        </w:rPr>
        <w:t>'</w:t>
      </w:r>
      <w:r w:rsidRPr="000C27E8">
        <w:rPr>
          <w:lang w:eastAsia="zh-CN"/>
        </w:rPr>
        <w:t xml:space="preserve">s subscription. </w:t>
      </w:r>
      <w:r w:rsidRPr="00852CEE">
        <w:rPr>
          <w:lang w:eastAsia="zh-CN"/>
        </w:rPr>
        <w:t>The RG</w:t>
      </w:r>
      <w:r>
        <w:rPr>
          <w:lang w:eastAsia="zh-CN"/>
        </w:rPr>
        <w:t>'</w:t>
      </w:r>
      <w:r w:rsidRPr="0016192A">
        <w:rPr>
          <w:lang w:eastAsia="zh-CN"/>
        </w:rPr>
        <w:t xml:space="preserve">s PCF/SMF may </w:t>
      </w:r>
      <w:proofErr w:type="gramStart"/>
      <w:r w:rsidRPr="0016192A">
        <w:rPr>
          <w:lang w:eastAsia="zh-CN"/>
        </w:rPr>
        <w:t>e.g.</w:t>
      </w:r>
      <w:proofErr w:type="gramEnd"/>
      <w:r w:rsidRPr="0016192A">
        <w:rPr>
          <w:lang w:eastAsia="zh-CN"/>
        </w:rPr>
        <w:t xml:space="preserve"> provide QoS rules for the available mappings as determined by the SLA.</w:t>
      </w:r>
      <w:r w:rsidRPr="00AE467C">
        <w:rPr>
          <w:lang w:eastAsia="zh-CN"/>
        </w:rPr>
        <w:t xml:space="preserve"> </w:t>
      </w:r>
      <w:r w:rsidRPr="000C27E8">
        <w:rPr>
          <w:lang w:eastAsia="zh-CN"/>
        </w:rPr>
        <w:t>In case of the mapping rules of N3IWF/TNGF IP address is not configured at the RG when receiving packets with the N3IWF/TNGF IP address, the RG may buffer the received packets and send the target N3IWF/TNGF IP address and indication of requesting mapping rules to SMF/PCF. The RG can be provisioned with the mapping rules by SMF/PCF.</w:t>
      </w:r>
    </w:p>
    <w:p w14:paraId="42329C2A" w14:textId="77777777" w:rsidR="00CE2D50" w:rsidRPr="000C27E8" w:rsidRDefault="00CE2D50" w:rsidP="00CE2D50">
      <w:pPr>
        <w:rPr>
          <w:lang w:eastAsia="zh-CN"/>
        </w:rPr>
      </w:pPr>
      <w:r w:rsidRPr="000C27E8">
        <w:rPr>
          <w:lang w:eastAsia="zh-CN"/>
        </w:rPr>
        <w:t>When RG receives packets from the UE, the mapping of DSCP markings and the corresponding QoS may be determined based on the N3IWF/TNGF IP address(es) carried in the packets. The RG may translate the DSCP marking in the outer header of IPsec tunnel encapsulation into QoS parameters based on the mapping of DSCP markings and the corresponding QoS.</w:t>
      </w:r>
    </w:p>
    <w:p w14:paraId="2A9DD6DE" w14:textId="77777777" w:rsidR="00CE2D50" w:rsidRPr="000C27E8" w:rsidRDefault="00CE2D50" w:rsidP="00CE2D50">
      <w:r w:rsidRPr="000C27E8">
        <w:t xml:space="preserve">The non-alteration of the DSCP field on </w:t>
      </w:r>
      <w:proofErr w:type="spellStart"/>
      <w:r w:rsidRPr="000C27E8">
        <w:t>NWu</w:t>
      </w:r>
      <w:proofErr w:type="spellEnd"/>
      <w:r w:rsidRPr="000C27E8">
        <w:t xml:space="preserve"> is also assumed to be governed by an SLA and by transport-level arrangements that are outside of 3GPP scope. The packet detection filters in the RG</w:t>
      </w:r>
      <w:r>
        <w:t>'</w:t>
      </w:r>
      <w:r w:rsidRPr="000C27E8">
        <w:t xml:space="preserve">s UPF can be based on the N3IWF IP address and the DSCP markings on </w:t>
      </w:r>
      <w:proofErr w:type="spellStart"/>
      <w:r w:rsidRPr="000C27E8">
        <w:t>NWu</w:t>
      </w:r>
      <w:proofErr w:type="spellEnd"/>
      <w:r w:rsidRPr="000C27E8">
        <w:t>.</w:t>
      </w:r>
    </w:p>
    <w:p w14:paraId="78F20815" w14:textId="77777777" w:rsidR="00CE2D50" w:rsidRPr="000C27E8" w:rsidRDefault="00CE2D50" w:rsidP="00CE2D50">
      <w:r w:rsidRPr="000C27E8">
        <w:t>To enable differentiated charging similar mechanisms are applied. It is assumed that the awareness of N3IWG/TNGF IP addresses as well as RG PDU Session IP addresses are governed by SLA between UE</w:t>
      </w:r>
      <w:r>
        <w:t>'</w:t>
      </w:r>
      <w:r w:rsidRPr="000C27E8">
        <w:t>s 5GC and RG</w:t>
      </w:r>
      <w:r>
        <w:t>'</w:t>
      </w:r>
      <w:r w:rsidRPr="000C27E8">
        <w:t>s 5GC (or network configuration in case of single operator).</w:t>
      </w:r>
    </w:p>
    <w:p w14:paraId="782CF8B3" w14:textId="604B77CE" w:rsidR="00CE2D50" w:rsidRPr="000C27E8" w:rsidRDefault="00CE2D50" w:rsidP="00CE2D50">
      <w:r w:rsidRPr="000C27E8">
        <w:t>In the RG</w:t>
      </w:r>
      <w:r>
        <w:t>'</w:t>
      </w:r>
      <w:r w:rsidRPr="000C27E8">
        <w:t>s PLMN, the IP addresses belonging to N3IWF/TNGF in UE</w:t>
      </w:r>
      <w:r>
        <w:t>'</w:t>
      </w:r>
      <w:r w:rsidRPr="000C27E8">
        <w:t>s PLMN can be provided in packet filters to the RG</w:t>
      </w:r>
      <w:r>
        <w:t>'</w:t>
      </w:r>
      <w:r w:rsidRPr="000C27E8">
        <w:t>s UPF together with a separate Rating Group. In addition, to enable service-based differentiation, packet detection filters in the RG</w:t>
      </w:r>
      <w:r>
        <w:t>'</w:t>
      </w:r>
      <w:r w:rsidRPr="000C27E8">
        <w:t xml:space="preserve">s UPF can also include the DSCP markings on </w:t>
      </w:r>
      <w:proofErr w:type="spellStart"/>
      <w:r w:rsidRPr="000C27E8">
        <w:t>NWu</w:t>
      </w:r>
      <w:proofErr w:type="spellEnd"/>
      <w:r w:rsidRPr="000C27E8">
        <w:t xml:space="preserve">. </w:t>
      </w:r>
    </w:p>
    <w:p w14:paraId="704DDA98" w14:textId="77777777" w:rsidR="00CE2D50" w:rsidRPr="000C27E8" w:rsidRDefault="00CE2D50" w:rsidP="00CE2D50">
      <w:r w:rsidRPr="000C27E8">
        <w:t>In the UE</w:t>
      </w:r>
      <w:r>
        <w:t>'</w:t>
      </w:r>
      <w:r w:rsidRPr="000C27E8">
        <w:t>s PLMN, the N6 IP addresses available on the DNN to which the RG establishes its PDU Session are assumed to be known based on SLA (or network configuration in case of single operator). When the UE connects to N3IWF/TNGF, one of these IP addresses will be used as the UE</w:t>
      </w:r>
      <w:r>
        <w:t>'</w:t>
      </w:r>
      <w:r w:rsidRPr="000C27E8">
        <w:t>s local IP address (</w:t>
      </w:r>
      <w:proofErr w:type="gramStart"/>
      <w:r w:rsidRPr="000C27E8">
        <w:t>i.e.</w:t>
      </w:r>
      <w:proofErr w:type="gramEnd"/>
      <w:r w:rsidRPr="000C27E8">
        <w:t xml:space="preserve"> N6 address of the RG</w:t>
      </w:r>
      <w:r>
        <w:t>'</w:t>
      </w:r>
      <w:r w:rsidRPr="000C27E8">
        <w:t>s PDU Session). This local UE IP address will be known to the UE</w:t>
      </w:r>
      <w:r>
        <w:t>'</w:t>
      </w:r>
      <w:r w:rsidRPr="000C27E8">
        <w:t>s SMF since it is part of the ULI provided from N3IWF/TNGF to AMF and forwarded to SMF. The ULI is also provided to the UE</w:t>
      </w:r>
      <w:r>
        <w:t>'</w:t>
      </w:r>
      <w:r w:rsidRPr="000C27E8">
        <w:t>s PCF. It is thus possible for SMF/PCF to apply differentiated charging (</w:t>
      </w:r>
      <w:proofErr w:type="gramStart"/>
      <w:r w:rsidRPr="000C27E8">
        <w:t>e.g.</w:t>
      </w:r>
      <w:proofErr w:type="gramEnd"/>
      <w:r w:rsidRPr="000C27E8">
        <w:t xml:space="preserve"> different Rating Groups) when the UE is accessing N3IWF/TNGF via W-5GAN.</w:t>
      </w:r>
    </w:p>
    <w:p w14:paraId="75C7E4E3" w14:textId="77777777" w:rsidR="00CE2D50" w:rsidRPr="000C27E8" w:rsidRDefault="00CE2D50" w:rsidP="00CE2D50">
      <w:r w:rsidRPr="000C27E8">
        <w:t>QoS differentiation in the underlying 5G-RG</w:t>
      </w:r>
      <w:r>
        <w:t>'</w:t>
      </w:r>
      <w:r w:rsidRPr="000C27E8">
        <w:t>s PDU Session can be provided on per-IPsec Child Security Association basis by using the network requested PDU Session Modification procedure described in clause 4.3.3.2 of TS</w:t>
      </w:r>
      <w:r>
        <w:t> </w:t>
      </w:r>
      <w:r w:rsidRPr="000C27E8">
        <w:t>23.502</w:t>
      </w:r>
      <w:r>
        <w:t> </w:t>
      </w:r>
      <w:r w:rsidRPr="000C27E8">
        <w:t>[3].</w:t>
      </w:r>
    </w:p>
    <w:p w14:paraId="10A4D96B" w14:textId="77777777" w:rsidR="00CE2D50" w:rsidRDefault="00CE2D50" w:rsidP="00CE2D50">
      <w:r w:rsidRPr="000C27E8">
        <w:t>To support QoS differentiation in the underlying 5G-RG</w:t>
      </w:r>
      <w:r>
        <w:t>'</w:t>
      </w:r>
      <w:r w:rsidRPr="000C27E8">
        <w:t xml:space="preserve">s PDU Session, the PCF can generate separate PCC rules based on the DSCP values and the corresponding QoS. Based on this, the SMF initiates PDU Session modification procedure for an </w:t>
      </w:r>
      <w:proofErr w:type="spellStart"/>
      <w:r w:rsidRPr="000C27E8">
        <w:t>IPSec</w:t>
      </w:r>
      <w:proofErr w:type="spellEnd"/>
      <w:r w:rsidRPr="000C27E8">
        <w:t xml:space="preserve"> SA based on mapping between the DSCP markings for the IPsec child SAs and the corresponding QoS in the PLMN. The packet detection filters in the underlying 5G-RG</w:t>
      </w:r>
      <w:r>
        <w:t>'</w:t>
      </w:r>
      <w:r w:rsidRPr="000C27E8">
        <w:t>s PDU Session can be based on the N3IWF/TNGF IP address and the DSCP markings.</w:t>
      </w:r>
    </w:p>
    <w:p w14:paraId="1F35A894" w14:textId="3EAA4E85" w:rsidR="00CE2D50" w:rsidRDefault="00CE2D50" w:rsidP="00CE2D50">
      <w:pPr>
        <w:rPr>
          <w:rFonts w:eastAsia="DengXian"/>
          <w:lang w:eastAsia="zh-CN"/>
        </w:rPr>
      </w:pPr>
      <w:r w:rsidRPr="00852CEE">
        <w:rPr>
          <w:rFonts w:eastAsia="DengXian" w:hint="eastAsia"/>
          <w:lang w:eastAsia="zh-CN"/>
        </w:rPr>
        <w:t>I</w:t>
      </w:r>
      <w:r w:rsidRPr="00852CEE">
        <w:rPr>
          <w:rFonts w:eastAsia="DengXian"/>
          <w:lang w:eastAsia="zh-CN"/>
        </w:rPr>
        <w:t xml:space="preserve">f there </w:t>
      </w:r>
      <w:proofErr w:type="gramStart"/>
      <w:r w:rsidRPr="00852CEE">
        <w:rPr>
          <w:rFonts w:eastAsia="DengXian"/>
          <w:lang w:eastAsia="zh-CN"/>
        </w:rPr>
        <w:t>is</w:t>
      </w:r>
      <w:proofErr w:type="gramEnd"/>
      <w:r w:rsidRPr="00852CEE">
        <w:rPr>
          <w:rFonts w:eastAsia="DengXian"/>
          <w:lang w:eastAsia="zh-CN"/>
        </w:rPr>
        <w:t xml:space="preserve"> no mapping rules involving the DSCP markings for the IPsec child SAs when 5G-RG receives the packets from the UE, the 5G-RG may initiate PDU Session modification procedure. The DSCP values and the target IP address on the IP header of the IPsec child SAs may be included in the PDU Session Modification Request. The SMF may establish corresponding QoS flow based on the mapping rules </w:t>
      </w:r>
      <w:r w:rsidRPr="00852CEE">
        <w:rPr>
          <w:rFonts w:eastAsia="DengXian"/>
          <w:lang w:eastAsia="x-none"/>
        </w:rPr>
        <w:t>between the RG</w:t>
      </w:r>
      <w:r>
        <w:rPr>
          <w:rFonts w:eastAsia="DengXian"/>
          <w:lang w:eastAsia="x-none"/>
        </w:rPr>
        <w:t>'</w:t>
      </w:r>
      <w:r w:rsidRPr="00852CEE">
        <w:rPr>
          <w:rFonts w:eastAsia="DengXian"/>
          <w:lang w:eastAsia="x-none"/>
        </w:rPr>
        <w:t>s 5GC and the UE</w:t>
      </w:r>
      <w:r>
        <w:rPr>
          <w:rFonts w:eastAsia="DengXian"/>
          <w:lang w:eastAsia="x-none"/>
        </w:rPr>
        <w:t>'</w:t>
      </w:r>
      <w:r w:rsidRPr="00852CEE">
        <w:rPr>
          <w:rFonts w:eastAsia="DengXian"/>
          <w:lang w:eastAsia="x-none"/>
        </w:rPr>
        <w:t xml:space="preserve">s 5GC. The SMF may also update the provisioned mapping rules in 5G-RG </w:t>
      </w:r>
      <w:proofErr w:type="gramStart"/>
      <w:r w:rsidRPr="00852CEE">
        <w:rPr>
          <w:rFonts w:eastAsia="DengXian"/>
          <w:lang w:eastAsia="x-none"/>
        </w:rPr>
        <w:t>so as to</w:t>
      </w:r>
      <w:proofErr w:type="gramEnd"/>
      <w:r w:rsidRPr="00852CEE">
        <w:rPr>
          <w:rFonts w:eastAsia="DengXian"/>
          <w:lang w:eastAsia="x-none"/>
        </w:rPr>
        <w:t xml:space="preserve"> include the </w:t>
      </w:r>
      <w:r w:rsidRPr="0016192A">
        <w:rPr>
          <w:rFonts w:eastAsia="DengXian"/>
          <w:lang w:eastAsia="zh-CN"/>
        </w:rPr>
        <w:t>DSCP markings together with the N3IWF/TNGF IP address.</w:t>
      </w:r>
    </w:p>
    <w:p w14:paraId="26930E1F" w14:textId="729191E0" w:rsidR="00BF1E50" w:rsidRDefault="00BF1E50" w:rsidP="00CE2D50">
      <w:pPr>
        <w:rPr>
          <w:rFonts w:eastAsia="DengXian"/>
          <w:lang w:eastAsia="zh-CN"/>
        </w:rPr>
      </w:pPr>
    </w:p>
    <w:p w14:paraId="2DAEBC19" w14:textId="77777777" w:rsidR="00BF1E50" w:rsidRDefault="00BF1E50" w:rsidP="00BF1E50">
      <w:pPr>
        <w:pStyle w:val="10"/>
        <w:rPr>
          <w:color w:val="FF0000"/>
        </w:rPr>
      </w:pPr>
      <w:r>
        <w:rPr>
          <w:color w:val="FF0000"/>
        </w:rPr>
        <w:t xml:space="preserve">* * * Next Changes * * * </w:t>
      </w:r>
    </w:p>
    <w:p w14:paraId="55963DAD" w14:textId="77777777" w:rsidR="00BF1E50" w:rsidRPr="00394D88" w:rsidRDefault="00BF1E50" w:rsidP="00CE2D50">
      <w:pPr>
        <w:rPr>
          <w:rFonts w:eastAsia="DengXian"/>
          <w:lang w:eastAsia="zh-CN"/>
        </w:rPr>
      </w:pPr>
    </w:p>
    <w:p w14:paraId="6890ECE9" w14:textId="206D32F7" w:rsidR="00CE2D50" w:rsidRDefault="000D1611" w:rsidP="00CE2D50">
      <w:pPr>
        <w:pStyle w:val="Heading3"/>
      </w:pPr>
      <w:bookmarkStart w:id="12" w:name="_Toc97155709"/>
      <w:bookmarkStart w:id="13" w:name="_Toc100846769"/>
      <w:bookmarkStart w:id="14" w:name="_Toc100846914"/>
      <w:bookmarkStart w:id="15" w:name="_Toc100993672"/>
      <w:bookmarkStart w:id="16" w:name="_Toc113263204"/>
      <w:bookmarkStart w:id="17" w:name="_Toc113283430"/>
      <w:bookmarkStart w:id="18" w:name="_Toc127208011"/>
      <w:bookmarkStart w:id="19" w:name="_Toc127249594"/>
      <w:r>
        <w:t>4</w:t>
      </w:r>
      <w:r w:rsidR="00CE2D50" w:rsidRPr="000C27E8">
        <w:t>.</w:t>
      </w:r>
      <w:r>
        <w:t>10</w:t>
      </w:r>
      <w:r w:rsidR="00606DF5">
        <w:t>a</w:t>
      </w:r>
      <w:r w:rsidR="00CE2D50" w:rsidRPr="000C27E8">
        <w:t>.2</w:t>
      </w:r>
      <w:r w:rsidR="00CE2D50" w:rsidRPr="000C27E8">
        <w:tab/>
        <w:t>Procedures</w:t>
      </w:r>
      <w:bookmarkEnd w:id="12"/>
      <w:bookmarkEnd w:id="13"/>
      <w:bookmarkEnd w:id="14"/>
      <w:bookmarkEnd w:id="15"/>
      <w:bookmarkEnd w:id="16"/>
      <w:bookmarkEnd w:id="17"/>
      <w:bookmarkEnd w:id="18"/>
      <w:bookmarkEnd w:id="19"/>
    </w:p>
    <w:p w14:paraId="1ADD9ADC" w14:textId="27E6D188" w:rsidR="00CE2D50" w:rsidRDefault="00606DF5" w:rsidP="00CE2D50">
      <w:pPr>
        <w:pStyle w:val="Heading4"/>
      </w:pPr>
      <w:bookmarkStart w:id="20" w:name="_Toc127249595"/>
      <w:r>
        <w:t>4</w:t>
      </w:r>
      <w:r w:rsidR="00CE2D50">
        <w:t>.</w:t>
      </w:r>
      <w:r>
        <w:t>10a</w:t>
      </w:r>
      <w:r w:rsidR="00CE2D50">
        <w:t>.2.1</w:t>
      </w:r>
      <w:r w:rsidR="00CE2D50">
        <w:tab/>
        <w:t>General</w:t>
      </w:r>
      <w:bookmarkEnd w:id="20"/>
    </w:p>
    <w:p w14:paraId="428AB932" w14:textId="77777777" w:rsidR="00CE2D50" w:rsidRPr="000C27E8" w:rsidRDefault="00CE2D50" w:rsidP="00CE2D50">
      <w:r w:rsidRPr="000C27E8">
        <w:t>The procedures for 5G-RG connecting via W-5GAN and/or NG_RAN are captured in TS</w:t>
      </w:r>
      <w:r>
        <w:t> </w:t>
      </w:r>
      <w:r w:rsidRPr="000C27E8">
        <w:t>23.316</w:t>
      </w:r>
      <w:r>
        <w:t> </w:t>
      </w:r>
      <w:r w:rsidRPr="000C27E8">
        <w:t>[5].</w:t>
      </w:r>
    </w:p>
    <w:p w14:paraId="5EEF93BF" w14:textId="77777777" w:rsidR="00CE2D50" w:rsidRPr="000C27E8" w:rsidRDefault="00CE2D50" w:rsidP="00CE2D50">
      <w:r w:rsidRPr="000C27E8">
        <w:t>The procedures for FN-RG connecting via W-5GAN are captured in TS</w:t>
      </w:r>
      <w:r>
        <w:t> </w:t>
      </w:r>
      <w:r w:rsidRPr="000C27E8">
        <w:t>23.316</w:t>
      </w:r>
      <w:r>
        <w:t> </w:t>
      </w:r>
      <w:r w:rsidRPr="000C27E8">
        <w:t>[5].</w:t>
      </w:r>
    </w:p>
    <w:p w14:paraId="2803E566" w14:textId="77777777" w:rsidR="00CE2D50" w:rsidRDefault="00CE2D50" w:rsidP="00CE2D50">
      <w:r w:rsidRPr="000C27E8">
        <w:t>The procedures for a UE connecting via N3IWG and TNGF are captured in TS</w:t>
      </w:r>
      <w:r>
        <w:t> </w:t>
      </w:r>
      <w:r w:rsidRPr="000C27E8">
        <w:t>23.502</w:t>
      </w:r>
      <w:r>
        <w:t> </w:t>
      </w:r>
      <w:r w:rsidRPr="000C27E8">
        <w:t>[3].</w:t>
      </w:r>
    </w:p>
    <w:p w14:paraId="388439D2" w14:textId="2E4C79E6" w:rsidR="00CE2D50" w:rsidRDefault="00606DF5" w:rsidP="00CE2D50">
      <w:pPr>
        <w:pStyle w:val="Heading4"/>
      </w:pPr>
      <w:bookmarkStart w:id="21" w:name="_Toc127249596"/>
      <w:r>
        <w:t>4</w:t>
      </w:r>
      <w:r w:rsidR="00CE2D50">
        <w:t>.</w:t>
      </w:r>
      <w:r>
        <w:t>10a</w:t>
      </w:r>
      <w:r w:rsidR="00CE2D50">
        <w:t>.2.2</w:t>
      </w:r>
      <w:r w:rsidR="00CE2D50">
        <w:tab/>
        <w:t>QoS and charging differentiation based on user location information</w:t>
      </w:r>
      <w:bookmarkEnd w:id="21"/>
    </w:p>
    <w:p w14:paraId="43AAF6DE" w14:textId="77777777" w:rsidR="00CE2D50" w:rsidRDefault="00CE2D50" w:rsidP="00CE2D50">
      <w:proofErr w:type="gramStart"/>
      <w:r>
        <w:t>In order to</w:t>
      </w:r>
      <w:proofErr w:type="gramEnd"/>
      <w:r>
        <w:t xml:space="preserve"> provide differentiation based on what specific 5G-RG the UE connects via, the procedures below can be used.</w:t>
      </w:r>
    </w:p>
    <w:p w14:paraId="10CD8ABA" w14:textId="77777777" w:rsidR="00CE2D50" w:rsidRDefault="00CE2D50" w:rsidP="00CE2D50">
      <w:pPr>
        <w:pStyle w:val="TH"/>
      </w:pPr>
      <w:r w:rsidRPr="005C4DB3">
        <w:object w:dxaOrig="13471" w:dyaOrig="5940" w14:anchorId="4E5C3302">
          <v:shape id="_x0000_i1027" type="#_x0000_t75" style="width:480.25pt;height:228.7pt" o:ole="">
            <v:imagedata r:id="rId22" o:title=""/>
          </v:shape>
          <o:OLEObject Type="Embed" ProgID="Visio.Drawing.11" ShapeID="_x0000_i1027" DrawAspect="Content" ObjectID="_1742378092" r:id="rId23"/>
        </w:object>
      </w:r>
    </w:p>
    <w:p w14:paraId="384FC083" w14:textId="77777777" w:rsidR="00CE2D50" w:rsidRPr="0016192A" w:rsidRDefault="00CE2D50" w:rsidP="00CE2D50">
      <w:pPr>
        <w:pStyle w:val="TF"/>
        <w:rPr>
          <w:lang w:val="fr-FR"/>
        </w:rPr>
      </w:pPr>
      <w:r w:rsidRPr="0016192A">
        <w:rPr>
          <w:lang w:val="fr-FR"/>
        </w:rPr>
        <w:t>Figure 6.2.2.2-</w:t>
      </w:r>
      <w:proofErr w:type="gramStart"/>
      <w:r w:rsidRPr="0016192A">
        <w:rPr>
          <w:lang w:val="fr-FR"/>
        </w:rPr>
        <w:t>1</w:t>
      </w:r>
      <w:r>
        <w:rPr>
          <w:lang w:val="fr-FR"/>
        </w:rPr>
        <w:t>:</w:t>
      </w:r>
      <w:proofErr w:type="gramEnd"/>
      <w:r w:rsidRPr="0016192A">
        <w:rPr>
          <w:lang w:val="fr-FR"/>
        </w:rPr>
        <w:t xml:space="preserve"> PDU Session Establishment</w:t>
      </w:r>
    </w:p>
    <w:p w14:paraId="66992B3E" w14:textId="77777777" w:rsidR="00CE2D50" w:rsidRPr="00C308D1" w:rsidRDefault="00CE2D50" w:rsidP="00CE2D50">
      <w:pPr>
        <w:pStyle w:val="B1"/>
        <w:rPr>
          <w:lang w:val="fr-FR"/>
        </w:rPr>
      </w:pPr>
      <w:r w:rsidRPr="00C308D1">
        <w:rPr>
          <w:lang w:val="fr-FR"/>
        </w:rPr>
        <w:t>1.</w:t>
      </w:r>
      <w:r w:rsidRPr="00C308D1">
        <w:rPr>
          <w:lang w:val="fr-FR"/>
        </w:rPr>
        <w:tab/>
        <w:t xml:space="preserve">UE </w:t>
      </w:r>
      <w:proofErr w:type="spellStart"/>
      <w:r w:rsidRPr="00C308D1">
        <w:rPr>
          <w:lang w:val="fr-FR"/>
        </w:rPr>
        <w:t>sends</w:t>
      </w:r>
      <w:proofErr w:type="spellEnd"/>
      <w:r w:rsidRPr="00C308D1">
        <w:rPr>
          <w:lang w:val="fr-FR"/>
        </w:rPr>
        <w:t xml:space="preserve"> a PDU Session Establishment </w:t>
      </w:r>
      <w:proofErr w:type="spellStart"/>
      <w:r w:rsidRPr="00C308D1">
        <w:rPr>
          <w:lang w:val="fr-FR"/>
        </w:rPr>
        <w:t>Request</w:t>
      </w:r>
      <w:proofErr w:type="spellEnd"/>
      <w:r w:rsidRPr="00C308D1">
        <w:rPr>
          <w:lang w:val="fr-FR"/>
        </w:rPr>
        <w:t>.</w:t>
      </w:r>
    </w:p>
    <w:p w14:paraId="1D1CD892" w14:textId="77777777" w:rsidR="00CE2D50" w:rsidRDefault="00CE2D50" w:rsidP="00CE2D50">
      <w:pPr>
        <w:pStyle w:val="B1"/>
      </w:pPr>
      <w:r>
        <w:t>2.</w:t>
      </w:r>
      <w:r>
        <w:tab/>
        <w:t>TNGF forwards the NAS message to the UE's AMF in a N2 message. TNGF includes the ULI (UE local IP address, TNAP ID) in the N2 message.</w:t>
      </w:r>
    </w:p>
    <w:p w14:paraId="76AD13DB" w14:textId="77777777" w:rsidR="00CE2D50" w:rsidRDefault="00CE2D50" w:rsidP="00CE2D50">
      <w:pPr>
        <w:pStyle w:val="B1"/>
      </w:pPr>
      <w:r>
        <w:t>3.</w:t>
      </w:r>
      <w:r>
        <w:tab/>
        <w:t xml:space="preserve">AMF sends a </w:t>
      </w:r>
      <w:proofErr w:type="spellStart"/>
      <w:r>
        <w:t>Nsmf_PDUSession_CreateSMContext</w:t>
      </w:r>
      <w:proofErr w:type="spellEnd"/>
      <w:r>
        <w:t xml:space="preserve"> to AMF, including the SM NAS container and ULI.</w:t>
      </w:r>
    </w:p>
    <w:p w14:paraId="68DFA8F3" w14:textId="77777777" w:rsidR="00CE2D50" w:rsidRDefault="00CE2D50" w:rsidP="00CE2D50">
      <w:pPr>
        <w:pStyle w:val="B1"/>
      </w:pPr>
      <w:r>
        <w:t>4.</w:t>
      </w:r>
      <w:r>
        <w:tab/>
        <w:t xml:space="preserve">SMF sends a </w:t>
      </w:r>
      <w:proofErr w:type="spellStart"/>
      <w:r>
        <w:t>Npcf_SMPolicyControl_Create</w:t>
      </w:r>
      <w:proofErr w:type="spellEnd"/>
      <w:r>
        <w:t xml:space="preserve"> Request to PCF, including the ULI.</w:t>
      </w:r>
    </w:p>
    <w:p w14:paraId="67615DCC" w14:textId="77777777" w:rsidR="00CE2D50" w:rsidRDefault="00CE2D50" w:rsidP="00CE2D50">
      <w:pPr>
        <w:pStyle w:val="B1"/>
      </w:pPr>
      <w:r>
        <w:t>5.</w:t>
      </w:r>
      <w:r>
        <w:tab/>
        <w:t xml:space="preserve">The PCF makes a policy decision, taking ULI into account. The policy decision may </w:t>
      </w:r>
      <w:proofErr w:type="gramStart"/>
      <w:r>
        <w:t>e.g.</w:t>
      </w:r>
      <w:proofErr w:type="gramEnd"/>
      <w:r>
        <w:t xml:space="preserve"> be based on the following considerations:</w:t>
      </w:r>
    </w:p>
    <w:p w14:paraId="1D584E0D" w14:textId="77777777" w:rsidR="00CE2D50" w:rsidRDefault="00CE2D50" w:rsidP="00CE2D50">
      <w:pPr>
        <w:pStyle w:val="B2"/>
      </w:pPr>
      <w:r>
        <w:t>-</w:t>
      </w:r>
      <w:r>
        <w:tab/>
        <w:t>If the UE's policy subscription data contains the TNAP ID, the PCF considers the UE to be a "home" user of that RG.</w:t>
      </w:r>
    </w:p>
    <w:p w14:paraId="5FB714A0" w14:textId="77777777" w:rsidR="00CE2D50" w:rsidRDefault="00CE2D50" w:rsidP="00CE2D50">
      <w:pPr>
        <w:pStyle w:val="B2"/>
      </w:pPr>
      <w:r>
        <w:t>-</w:t>
      </w:r>
      <w:r>
        <w:tab/>
        <w:t>If the UE local IP address is in the range of RG PDU Session IP addresses as governed by SLA, and the UE's policy subscription data does not contain the TNAP ID, the PCF considers the UE to be a "guest" user of that RG.</w:t>
      </w:r>
    </w:p>
    <w:p w14:paraId="0D9F180B" w14:textId="77777777" w:rsidR="00CE2D50" w:rsidRDefault="00CE2D50" w:rsidP="00CE2D50">
      <w:pPr>
        <w:pStyle w:val="B1"/>
      </w:pPr>
      <w:r>
        <w:tab/>
        <w:t xml:space="preserve">PCF may </w:t>
      </w:r>
      <w:proofErr w:type="gramStart"/>
      <w:r>
        <w:t>e.g.</w:t>
      </w:r>
      <w:proofErr w:type="gramEnd"/>
      <w:r>
        <w:t xml:space="preserve"> select different QoS and charging parameters for "home" users and "guest" users.</w:t>
      </w:r>
    </w:p>
    <w:p w14:paraId="2B6A1046" w14:textId="6777DF66" w:rsidR="00CE2D50" w:rsidRDefault="00CE2D50" w:rsidP="00CE2D50">
      <w:pPr>
        <w:pStyle w:val="B1"/>
      </w:pPr>
      <w:r>
        <w:tab/>
        <w:t>The above considerations for policy decisions are only examples and the actual policy decisions are based on operator configuration.</w:t>
      </w:r>
    </w:p>
    <w:p w14:paraId="7CC23194" w14:textId="6DD88071" w:rsidR="000D1611" w:rsidRDefault="000D1611" w:rsidP="00CE2D50">
      <w:pPr>
        <w:pStyle w:val="B1"/>
      </w:pPr>
    </w:p>
    <w:p w14:paraId="5BAF43E6" w14:textId="77777777" w:rsidR="000D1611" w:rsidRDefault="000D1611" w:rsidP="000D1611">
      <w:pPr>
        <w:pStyle w:val="10"/>
        <w:rPr>
          <w:color w:val="FF0000"/>
        </w:rPr>
      </w:pPr>
      <w:r>
        <w:rPr>
          <w:color w:val="FF0000"/>
        </w:rPr>
        <w:t xml:space="preserve">* * * Next Changes * * * </w:t>
      </w:r>
    </w:p>
    <w:p w14:paraId="25C47300" w14:textId="77777777" w:rsidR="000D1611" w:rsidRDefault="000D1611" w:rsidP="00CE2D50">
      <w:pPr>
        <w:pStyle w:val="B1"/>
      </w:pPr>
    </w:p>
    <w:p w14:paraId="1EFF22B3" w14:textId="776FE931" w:rsidR="00CE2D50" w:rsidRDefault="00606DF5" w:rsidP="00CE2D50">
      <w:pPr>
        <w:pStyle w:val="Heading4"/>
      </w:pPr>
      <w:bookmarkStart w:id="22" w:name="_Toc127249597"/>
      <w:r>
        <w:t>4</w:t>
      </w:r>
      <w:r w:rsidR="00CE2D50" w:rsidRPr="0016192A">
        <w:t>.</w:t>
      </w:r>
      <w:r>
        <w:t>10a</w:t>
      </w:r>
      <w:r w:rsidR="00CE2D50" w:rsidRPr="0016192A">
        <w:t>.3</w:t>
      </w:r>
      <w:r w:rsidR="00CE2D50" w:rsidRPr="0016192A">
        <w:tab/>
        <w:t>AF influence on differentiation for UEs behind RG</w:t>
      </w:r>
      <w:bookmarkEnd w:id="22"/>
    </w:p>
    <w:p w14:paraId="3CE2FBA1" w14:textId="77777777" w:rsidR="00CE2D50" w:rsidRDefault="00CE2D50" w:rsidP="00CE2D50">
      <w:r>
        <w:t>The AF may provide information via NEF Service Specific parameter provisioning to influence the policy decisions taken by PCF. The procedure re-uses the Service Specific parameter provisioning as defined in clause 4.15.6.7 of TS 23.502 [3], but extends to support new service parameters (TNAP ID, GPSI).</w:t>
      </w:r>
    </w:p>
    <w:p w14:paraId="6ADC17B8" w14:textId="77777777" w:rsidR="00CE2D50" w:rsidRDefault="00CE2D50" w:rsidP="00CE2D50">
      <w:pPr>
        <w:pStyle w:val="TH"/>
      </w:pPr>
      <w:r w:rsidRPr="005C4DB3">
        <w:object w:dxaOrig="13731" w:dyaOrig="5931" w14:anchorId="421DB895">
          <v:shape id="_x0000_i1028" type="#_x0000_t75" style="width:455.85pt;height:196.9pt" o:ole="">
            <v:imagedata r:id="rId24" o:title=""/>
          </v:shape>
          <o:OLEObject Type="Embed" ProgID="Visio.Drawing.11" ShapeID="_x0000_i1028" DrawAspect="Content" ObjectID="_1742378093" r:id="rId25"/>
        </w:object>
      </w:r>
    </w:p>
    <w:p w14:paraId="1886CB95" w14:textId="77777777" w:rsidR="00CE2D50" w:rsidRDefault="00CE2D50" w:rsidP="00CE2D50">
      <w:pPr>
        <w:pStyle w:val="TF"/>
      </w:pPr>
      <w:r>
        <w:t xml:space="preserve">Figure 6.2.2.3-1: AF influence on </w:t>
      </w:r>
      <w:r w:rsidRPr="00007F5D">
        <w:t>differentiation</w:t>
      </w:r>
      <w:r w:rsidRPr="0016192A">
        <w:t xml:space="preserve"> for UEs behind RG</w:t>
      </w:r>
    </w:p>
    <w:p w14:paraId="063CCF9A" w14:textId="77777777" w:rsidR="00CE2D50" w:rsidRDefault="00CE2D50" w:rsidP="00CE2D50">
      <w:pPr>
        <w:pStyle w:val="B1"/>
      </w:pPr>
      <w:r>
        <w:t>0.</w:t>
      </w:r>
      <w:r>
        <w:tab/>
        <w:t>This step is the same as step 0 in clause 4.15.6.7 of TS 23.502 [3].</w:t>
      </w:r>
    </w:p>
    <w:p w14:paraId="65F4EA76" w14:textId="77777777" w:rsidR="00CE2D50" w:rsidRDefault="00CE2D50" w:rsidP="00CE2D50">
      <w:pPr>
        <w:pStyle w:val="B1"/>
      </w:pPr>
      <w:r>
        <w:t>1.</w:t>
      </w:r>
      <w:r>
        <w:tab/>
        <w:t>The AF provides information related to the RG location information (TNAP ID) for specific UE IDs (GPSIs). The AF may have received this information from the owner of the RG subscription via a web portal. How this is done is out of 3GPP scope.</w:t>
      </w:r>
    </w:p>
    <w:p w14:paraId="7FD38E73" w14:textId="77777777" w:rsidR="00CE2D50" w:rsidRDefault="00CE2D50" w:rsidP="00CE2D50">
      <w:pPr>
        <w:pStyle w:val="B1"/>
      </w:pPr>
      <w:r>
        <w:t>2.</w:t>
      </w:r>
      <w:r>
        <w:tab/>
        <w:t>The NEF translates GPSI to SUPI and stores the information in UDR.</w:t>
      </w:r>
    </w:p>
    <w:p w14:paraId="720CCCF5" w14:textId="77777777" w:rsidR="00CE2D50" w:rsidRDefault="00CE2D50" w:rsidP="00CE2D50">
      <w:pPr>
        <w:pStyle w:val="B1"/>
      </w:pPr>
      <w:r>
        <w:t>3.</w:t>
      </w:r>
      <w:r>
        <w:tab/>
        <w:t>The UDR notifies the PCF about changes in the stored data.</w:t>
      </w:r>
    </w:p>
    <w:p w14:paraId="701FC485" w14:textId="77777777" w:rsidR="00CE2D50" w:rsidRDefault="00CE2D50" w:rsidP="00CE2D50">
      <w:pPr>
        <w:pStyle w:val="B1"/>
      </w:pPr>
      <w:r>
        <w:t>4.</w:t>
      </w:r>
      <w:r>
        <w:tab/>
        <w:t>The PCF may take the information into account for UE's PDU Sessions, as described in clause 6.2.2.2.</w:t>
      </w:r>
    </w:p>
    <w:p w14:paraId="2AD1A87B" w14:textId="4266A0E8" w:rsidR="00B175B5" w:rsidRDefault="00B175B5" w:rsidP="00A82DD5">
      <w:pPr>
        <w:pStyle w:val="Heading3"/>
      </w:pPr>
    </w:p>
    <w:p w14:paraId="20E4045E" w14:textId="77777777" w:rsidR="002D5B87" w:rsidRDefault="002D5B87" w:rsidP="007E7179">
      <w:pPr>
        <w:pStyle w:val="NO"/>
      </w:pPr>
    </w:p>
    <w:p w14:paraId="108AAF14" w14:textId="77777777" w:rsidR="00750CFE" w:rsidRDefault="00750CFE" w:rsidP="00750CFE">
      <w:pPr>
        <w:pStyle w:val="10"/>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EC5D5" w14:textId="77777777" w:rsidR="00E475A2" w:rsidRDefault="00E475A2">
      <w:r>
        <w:separator/>
      </w:r>
    </w:p>
  </w:endnote>
  <w:endnote w:type="continuationSeparator" w:id="0">
    <w:p w14:paraId="726A8EEA" w14:textId="77777777" w:rsidR="00E475A2" w:rsidRDefault="00E475A2">
      <w:r>
        <w:continuationSeparator/>
      </w:r>
    </w:p>
  </w:endnote>
  <w:endnote w:type="continuationNotice" w:id="1">
    <w:p w14:paraId="0CB98099" w14:textId="77777777" w:rsidR="00E475A2" w:rsidRDefault="00E47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720BF" w14:textId="77777777" w:rsidR="00E475A2" w:rsidRDefault="00E475A2">
      <w:r>
        <w:separator/>
      </w:r>
    </w:p>
  </w:footnote>
  <w:footnote w:type="continuationSeparator" w:id="0">
    <w:p w14:paraId="33EE46D1" w14:textId="77777777" w:rsidR="00E475A2" w:rsidRDefault="00E475A2">
      <w:r>
        <w:continuationSeparator/>
      </w:r>
    </w:p>
  </w:footnote>
  <w:footnote w:type="continuationNotice" w:id="1">
    <w:p w14:paraId="72DEFFEC" w14:textId="77777777" w:rsidR="00E475A2" w:rsidRDefault="00E475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29056494">
    <w:abstractNumId w:val="0"/>
  </w:num>
  <w:num w:numId="2" w16cid:durableId="886184775">
    <w:abstractNumId w:val="3"/>
  </w:num>
  <w:num w:numId="3" w16cid:durableId="1071660146">
    <w:abstractNumId w:val="1"/>
  </w:num>
  <w:num w:numId="4" w16cid:durableId="1668825799">
    <w:abstractNumId w:val="4"/>
  </w:num>
  <w:num w:numId="5" w16cid:durableId="1364089266">
    <w:abstractNumId w:val="2"/>
  </w:num>
  <w:num w:numId="6" w16cid:durableId="916089043">
    <w:abstractNumId w:val="6"/>
  </w:num>
  <w:num w:numId="7" w16cid:durableId="11199569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201C"/>
    <w:rsid w:val="0000327A"/>
    <w:rsid w:val="0000359B"/>
    <w:rsid w:val="0001238F"/>
    <w:rsid w:val="00013DAB"/>
    <w:rsid w:val="000151E4"/>
    <w:rsid w:val="00016393"/>
    <w:rsid w:val="00016EB2"/>
    <w:rsid w:val="00017A26"/>
    <w:rsid w:val="00021C54"/>
    <w:rsid w:val="00022964"/>
    <w:rsid w:val="00022E4A"/>
    <w:rsid w:val="00027251"/>
    <w:rsid w:val="000277C4"/>
    <w:rsid w:val="00032869"/>
    <w:rsid w:val="00037085"/>
    <w:rsid w:val="000423C7"/>
    <w:rsid w:val="0004506A"/>
    <w:rsid w:val="00053A8B"/>
    <w:rsid w:val="00061670"/>
    <w:rsid w:val="00062097"/>
    <w:rsid w:val="00074729"/>
    <w:rsid w:val="000751FA"/>
    <w:rsid w:val="00075508"/>
    <w:rsid w:val="00075F42"/>
    <w:rsid w:val="000778D9"/>
    <w:rsid w:val="00077A86"/>
    <w:rsid w:val="000820A6"/>
    <w:rsid w:val="00083315"/>
    <w:rsid w:val="0008466C"/>
    <w:rsid w:val="00084730"/>
    <w:rsid w:val="00084A5F"/>
    <w:rsid w:val="00086480"/>
    <w:rsid w:val="00090042"/>
    <w:rsid w:val="000922C0"/>
    <w:rsid w:val="000943E0"/>
    <w:rsid w:val="0009485F"/>
    <w:rsid w:val="0009555B"/>
    <w:rsid w:val="00095C56"/>
    <w:rsid w:val="00096E8C"/>
    <w:rsid w:val="000972C6"/>
    <w:rsid w:val="00097EC2"/>
    <w:rsid w:val="000A164F"/>
    <w:rsid w:val="000A18FD"/>
    <w:rsid w:val="000A23EC"/>
    <w:rsid w:val="000A337A"/>
    <w:rsid w:val="000A401C"/>
    <w:rsid w:val="000A4EB9"/>
    <w:rsid w:val="000A5676"/>
    <w:rsid w:val="000A6394"/>
    <w:rsid w:val="000A6B8F"/>
    <w:rsid w:val="000B0801"/>
    <w:rsid w:val="000B0A14"/>
    <w:rsid w:val="000B1F63"/>
    <w:rsid w:val="000B354E"/>
    <w:rsid w:val="000B7724"/>
    <w:rsid w:val="000B7FED"/>
    <w:rsid w:val="000C038A"/>
    <w:rsid w:val="000C04FA"/>
    <w:rsid w:val="000C09CF"/>
    <w:rsid w:val="000C237D"/>
    <w:rsid w:val="000C6598"/>
    <w:rsid w:val="000C78A8"/>
    <w:rsid w:val="000C7E56"/>
    <w:rsid w:val="000D0C96"/>
    <w:rsid w:val="000D1611"/>
    <w:rsid w:val="000D27AB"/>
    <w:rsid w:val="000D27C1"/>
    <w:rsid w:val="000D284D"/>
    <w:rsid w:val="000D44B3"/>
    <w:rsid w:val="000E094C"/>
    <w:rsid w:val="000E4F42"/>
    <w:rsid w:val="000E76C9"/>
    <w:rsid w:val="000F099C"/>
    <w:rsid w:val="000F5BA8"/>
    <w:rsid w:val="000F61DF"/>
    <w:rsid w:val="000F6853"/>
    <w:rsid w:val="000F7990"/>
    <w:rsid w:val="0010076B"/>
    <w:rsid w:val="00104703"/>
    <w:rsid w:val="00107A70"/>
    <w:rsid w:val="00107F44"/>
    <w:rsid w:val="00113874"/>
    <w:rsid w:val="00116D10"/>
    <w:rsid w:val="00120CC1"/>
    <w:rsid w:val="0012235C"/>
    <w:rsid w:val="00123579"/>
    <w:rsid w:val="00123C04"/>
    <w:rsid w:val="0012679C"/>
    <w:rsid w:val="0012694F"/>
    <w:rsid w:val="00130685"/>
    <w:rsid w:val="00130908"/>
    <w:rsid w:val="00130E5D"/>
    <w:rsid w:val="00133967"/>
    <w:rsid w:val="001350F0"/>
    <w:rsid w:val="00136353"/>
    <w:rsid w:val="001373C1"/>
    <w:rsid w:val="00137421"/>
    <w:rsid w:val="00144CF7"/>
    <w:rsid w:val="001454E8"/>
    <w:rsid w:val="00145D43"/>
    <w:rsid w:val="00151D6C"/>
    <w:rsid w:val="00153A22"/>
    <w:rsid w:val="001550B6"/>
    <w:rsid w:val="00155641"/>
    <w:rsid w:val="00155D22"/>
    <w:rsid w:val="00160A27"/>
    <w:rsid w:val="00161324"/>
    <w:rsid w:val="001618D1"/>
    <w:rsid w:val="0016265E"/>
    <w:rsid w:val="00163D28"/>
    <w:rsid w:val="00166AC6"/>
    <w:rsid w:val="00171F91"/>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46A"/>
    <w:rsid w:val="001B0F21"/>
    <w:rsid w:val="001B1DE0"/>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28BE"/>
    <w:rsid w:val="00235661"/>
    <w:rsid w:val="00242FD7"/>
    <w:rsid w:val="00243DCA"/>
    <w:rsid w:val="00247500"/>
    <w:rsid w:val="002517FF"/>
    <w:rsid w:val="002541B7"/>
    <w:rsid w:val="00254DFF"/>
    <w:rsid w:val="00255EE2"/>
    <w:rsid w:val="00256E8D"/>
    <w:rsid w:val="0026004D"/>
    <w:rsid w:val="00260D25"/>
    <w:rsid w:val="002640DD"/>
    <w:rsid w:val="002641AA"/>
    <w:rsid w:val="00264E87"/>
    <w:rsid w:val="00266DE3"/>
    <w:rsid w:val="002673C9"/>
    <w:rsid w:val="00267E83"/>
    <w:rsid w:val="00270BA0"/>
    <w:rsid w:val="00270E3C"/>
    <w:rsid w:val="002716E5"/>
    <w:rsid w:val="002722DE"/>
    <w:rsid w:val="00275D12"/>
    <w:rsid w:val="00277345"/>
    <w:rsid w:val="00277D30"/>
    <w:rsid w:val="002817E4"/>
    <w:rsid w:val="00283596"/>
    <w:rsid w:val="002837FD"/>
    <w:rsid w:val="00284FEB"/>
    <w:rsid w:val="002860C4"/>
    <w:rsid w:val="002868BB"/>
    <w:rsid w:val="00290AA0"/>
    <w:rsid w:val="00291BC2"/>
    <w:rsid w:val="00291E47"/>
    <w:rsid w:val="00291EB2"/>
    <w:rsid w:val="00293F1A"/>
    <w:rsid w:val="00294272"/>
    <w:rsid w:val="00297C3E"/>
    <w:rsid w:val="00297E72"/>
    <w:rsid w:val="002A7320"/>
    <w:rsid w:val="002B5741"/>
    <w:rsid w:val="002B5C21"/>
    <w:rsid w:val="002B644A"/>
    <w:rsid w:val="002B7723"/>
    <w:rsid w:val="002C22E6"/>
    <w:rsid w:val="002C37C4"/>
    <w:rsid w:val="002C7F4B"/>
    <w:rsid w:val="002D5B87"/>
    <w:rsid w:val="002D5C00"/>
    <w:rsid w:val="002D76C2"/>
    <w:rsid w:val="002E472E"/>
    <w:rsid w:val="002E5AF2"/>
    <w:rsid w:val="002F0011"/>
    <w:rsid w:val="002F3E14"/>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37CAA"/>
    <w:rsid w:val="00340567"/>
    <w:rsid w:val="00341569"/>
    <w:rsid w:val="003436E5"/>
    <w:rsid w:val="003437D0"/>
    <w:rsid w:val="00345DA5"/>
    <w:rsid w:val="003469A8"/>
    <w:rsid w:val="00352AD9"/>
    <w:rsid w:val="003609EF"/>
    <w:rsid w:val="00361829"/>
    <w:rsid w:val="0036231A"/>
    <w:rsid w:val="00365771"/>
    <w:rsid w:val="003657C6"/>
    <w:rsid w:val="0037158B"/>
    <w:rsid w:val="00374DD4"/>
    <w:rsid w:val="003765E2"/>
    <w:rsid w:val="00380312"/>
    <w:rsid w:val="00383455"/>
    <w:rsid w:val="00384C6F"/>
    <w:rsid w:val="00384EFE"/>
    <w:rsid w:val="00386EC9"/>
    <w:rsid w:val="00390CCC"/>
    <w:rsid w:val="0039479D"/>
    <w:rsid w:val="00395AAC"/>
    <w:rsid w:val="00395EAD"/>
    <w:rsid w:val="003963FC"/>
    <w:rsid w:val="003A1050"/>
    <w:rsid w:val="003A183B"/>
    <w:rsid w:val="003A5AC1"/>
    <w:rsid w:val="003A649E"/>
    <w:rsid w:val="003B200B"/>
    <w:rsid w:val="003B3E66"/>
    <w:rsid w:val="003B53FB"/>
    <w:rsid w:val="003C032B"/>
    <w:rsid w:val="003C172A"/>
    <w:rsid w:val="003C2226"/>
    <w:rsid w:val="003C6FEC"/>
    <w:rsid w:val="003D07D6"/>
    <w:rsid w:val="003D5031"/>
    <w:rsid w:val="003D66E4"/>
    <w:rsid w:val="003D7807"/>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A0D"/>
    <w:rsid w:val="0042160F"/>
    <w:rsid w:val="00423A3F"/>
    <w:rsid w:val="004240CB"/>
    <w:rsid w:val="004242F1"/>
    <w:rsid w:val="00425501"/>
    <w:rsid w:val="00430288"/>
    <w:rsid w:val="00430E9A"/>
    <w:rsid w:val="00431BD6"/>
    <w:rsid w:val="004325A7"/>
    <w:rsid w:val="004375EE"/>
    <w:rsid w:val="00437BA2"/>
    <w:rsid w:val="00442061"/>
    <w:rsid w:val="004433D0"/>
    <w:rsid w:val="00443780"/>
    <w:rsid w:val="00445965"/>
    <w:rsid w:val="00447A10"/>
    <w:rsid w:val="00450AB9"/>
    <w:rsid w:val="0045183A"/>
    <w:rsid w:val="0045251F"/>
    <w:rsid w:val="004548FA"/>
    <w:rsid w:val="00454D08"/>
    <w:rsid w:val="0045618C"/>
    <w:rsid w:val="00472A82"/>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D2CBA"/>
    <w:rsid w:val="004E24E9"/>
    <w:rsid w:val="004E28EF"/>
    <w:rsid w:val="004E5A47"/>
    <w:rsid w:val="004E794B"/>
    <w:rsid w:val="004F01AA"/>
    <w:rsid w:val="004F1912"/>
    <w:rsid w:val="00511B78"/>
    <w:rsid w:val="00511F77"/>
    <w:rsid w:val="00512748"/>
    <w:rsid w:val="00513BC7"/>
    <w:rsid w:val="00514443"/>
    <w:rsid w:val="0051580D"/>
    <w:rsid w:val="00515C40"/>
    <w:rsid w:val="00521D5D"/>
    <w:rsid w:val="005229FD"/>
    <w:rsid w:val="00527A47"/>
    <w:rsid w:val="00530742"/>
    <w:rsid w:val="0053195A"/>
    <w:rsid w:val="00543D63"/>
    <w:rsid w:val="00544F0C"/>
    <w:rsid w:val="005457A8"/>
    <w:rsid w:val="00546A71"/>
    <w:rsid w:val="00547111"/>
    <w:rsid w:val="00551371"/>
    <w:rsid w:val="00553E64"/>
    <w:rsid w:val="005605DB"/>
    <w:rsid w:val="00561DF3"/>
    <w:rsid w:val="00566EA7"/>
    <w:rsid w:val="00571519"/>
    <w:rsid w:val="00572ED3"/>
    <w:rsid w:val="00574743"/>
    <w:rsid w:val="005747B8"/>
    <w:rsid w:val="00574954"/>
    <w:rsid w:val="0057751A"/>
    <w:rsid w:val="00577AE5"/>
    <w:rsid w:val="005808A5"/>
    <w:rsid w:val="00584314"/>
    <w:rsid w:val="00584D1B"/>
    <w:rsid w:val="00585D95"/>
    <w:rsid w:val="00590098"/>
    <w:rsid w:val="00590196"/>
    <w:rsid w:val="0059133A"/>
    <w:rsid w:val="00592D74"/>
    <w:rsid w:val="00593907"/>
    <w:rsid w:val="005A19D7"/>
    <w:rsid w:val="005A3256"/>
    <w:rsid w:val="005A787C"/>
    <w:rsid w:val="005B59C5"/>
    <w:rsid w:val="005B6907"/>
    <w:rsid w:val="005C1A38"/>
    <w:rsid w:val="005C531D"/>
    <w:rsid w:val="005C6631"/>
    <w:rsid w:val="005D077C"/>
    <w:rsid w:val="005D20D2"/>
    <w:rsid w:val="005D2A5B"/>
    <w:rsid w:val="005D37D2"/>
    <w:rsid w:val="005D463C"/>
    <w:rsid w:val="005E2C44"/>
    <w:rsid w:val="005E5EAB"/>
    <w:rsid w:val="005F03FD"/>
    <w:rsid w:val="005F2817"/>
    <w:rsid w:val="005F3556"/>
    <w:rsid w:val="005F54B1"/>
    <w:rsid w:val="005F5F3B"/>
    <w:rsid w:val="005F73ED"/>
    <w:rsid w:val="005F7615"/>
    <w:rsid w:val="005F7FA0"/>
    <w:rsid w:val="00600CC0"/>
    <w:rsid w:val="00601789"/>
    <w:rsid w:val="00605E07"/>
    <w:rsid w:val="006068D1"/>
    <w:rsid w:val="00606DF5"/>
    <w:rsid w:val="00615A07"/>
    <w:rsid w:val="00616F92"/>
    <w:rsid w:val="006206E4"/>
    <w:rsid w:val="00620E6F"/>
    <w:rsid w:val="00620EF0"/>
    <w:rsid w:val="00621188"/>
    <w:rsid w:val="006230C5"/>
    <w:rsid w:val="0062531F"/>
    <w:rsid w:val="006257ED"/>
    <w:rsid w:val="00625A1A"/>
    <w:rsid w:val="00627DAF"/>
    <w:rsid w:val="00631BDC"/>
    <w:rsid w:val="00635B07"/>
    <w:rsid w:val="0063705A"/>
    <w:rsid w:val="0063731F"/>
    <w:rsid w:val="00637CB8"/>
    <w:rsid w:val="00653CD6"/>
    <w:rsid w:val="00654F2E"/>
    <w:rsid w:val="00654FA5"/>
    <w:rsid w:val="0065710D"/>
    <w:rsid w:val="00661BBF"/>
    <w:rsid w:val="0066215D"/>
    <w:rsid w:val="006621BF"/>
    <w:rsid w:val="00662251"/>
    <w:rsid w:val="00662EAB"/>
    <w:rsid w:val="00664EF1"/>
    <w:rsid w:val="00665C47"/>
    <w:rsid w:val="006664EB"/>
    <w:rsid w:val="00666E7E"/>
    <w:rsid w:val="00667234"/>
    <w:rsid w:val="00667762"/>
    <w:rsid w:val="006711E1"/>
    <w:rsid w:val="0067209D"/>
    <w:rsid w:val="00680D7F"/>
    <w:rsid w:val="00682BAE"/>
    <w:rsid w:val="00683436"/>
    <w:rsid w:val="00685CB1"/>
    <w:rsid w:val="00686724"/>
    <w:rsid w:val="00690E2A"/>
    <w:rsid w:val="00690F2B"/>
    <w:rsid w:val="00695808"/>
    <w:rsid w:val="00697FE2"/>
    <w:rsid w:val="006A0FC3"/>
    <w:rsid w:val="006A6952"/>
    <w:rsid w:val="006B0F6C"/>
    <w:rsid w:val="006B46FB"/>
    <w:rsid w:val="006B5A92"/>
    <w:rsid w:val="006C0A14"/>
    <w:rsid w:val="006C34F2"/>
    <w:rsid w:val="006C40AA"/>
    <w:rsid w:val="006C57F4"/>
    <w:rsid w:val="006C678D"/>
    <w:rsid w:val="006D1301"/>
    <w:rsid w:val="006D20A5"/>
    <w:rsid w:val="006D296A"/>
    <w:rsid w:val="006D4962"/>
    <w:rsid w:val="006E0DB9"/>
    <w:rsid w:val="006E21FB"/>
    <w:rsid w:val="006F17D0"/>
    <w:rsid w:val="006F1812"/>
    <w:rsid w:val="006F24CA"/>
    <w:rsid w:val="006F4DE9"/>
    <w:rsid w:val="006F54EE"/>
    <w:rsid w:val="006F749C"/>
    <w:rsid w:val="00700818"/>
    <w:rsid w:val="00701C41"/>
    <w:rsid w:val="00701F30"/>
    <w:rsid w:val="00702E8D"/>
    <w:rsid w:val="0070436F"/>
    <w:rsid w:val="0070511A"/>
    <w:rsid w:val="00705978"/>
    <w:rsid w:val="00705F03"/>
    <w:rsid w:val="0070764F"/>
    <w:rsid w:val="0071093F"/>
    <w:rsid w:val="00713ECA"/>
    <w:rsid w:val="00713FD3"/>
    <w:rsid w:val="00717AD0"/>
    <w:rsid w:val="00721820"/>
    <w:rsid w:val="00724F7E"/>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674E2"/>
    <w:rsid w:val="007714E9"/>
    <w:rsid w:val="00772DFC"/>
    <w:rsid w:val="007751D1"/>
    <w:rsid w:val="00775B91"/>
    <w:rsid w:val="00780D6A"/>
    <w:rsid w:val="0078362C"/>
    <w:rsid w:val="007873FA"/>
    <w:rsid w:val="00787512"/>
    <w:rsid w:val="00790325"/>
    <w:rsid w:val="007909A0"/>
    <w:rsid w:val="007910C0"/>
    <w:rsid w:val="00792342"/>
    <w:rsid w:val="007949FB"/>
    <w:rsid w:val="00794F8C"/>
    <w:rsid w:val="00795E36"/>
    <w:rsid w:val="007977A8"/>
    <w:rsid w:val="007A7F11"/>
    <w:rsid w:val="007B07E8"/>
    <w:rsid w:val="007B19B8"/>
    <w:rsid w:val="007B3028"/>
    <w:rsid w:val="007B4A57"/>
    <w:rsid w:val="007B512A"/>
    <w:rsid w:val="007C2097"/>
    <w:rsid w:val="007C3B27"/>
    <w:rsid w:val="007C4DAC"/>
    <w:rsid w:val="007C616D"/>
    <w:rsid w:val="007C660C"/>
    <w:rsid w:val="007D204C"/>
    <w:rsid w:val="007D2719"/>
    <w:rsid w:val="007D5CCD"/>
    <w:rsid w:val="007D6719"/>
    <w:rsid w:val="007D6A07"/>
    <w:rsid w:val="007E172E"/>
    <w:rsid w:val="007E1B6C"/>
    <w:rsid w:val="007E24E7"/>
    <w:rsid w:val="007E2958"/>
    <w:rsid w:val="007E2D3F"/>
    <w:rsid w:val="007E6242"/>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5EA5"/>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86EA8"/>
    <w:rsid w:val="0089050E"/>
    <w:rsid w:val="00892F8D"/>
    <w:rsid w:val="00893BCF"/>
    <w:rsid w:val="00894258"/>
    <w:rsid w:val="008A45A6"/>
    <w:rsid w:val="008B0D5C"/>
    <w:rsid w:val="008B1827"/>
    <w:rsid w:val="008B1A1F"/>
    <w:rsid w:val="008B1BAC"/>
    <w:rsid w:val="008B2AC1"/>
    <w:rsid w:val="008B4E46"/>
    <w:rsid w:val="008B6460"/>
    <w:rsid w:val="008C32A5"/>
    <w:rsid w:val="008C4EDD"/>
    <w:rsid w:val="008D064E"/>
    <w:rsid w:val="008D1A3D"/>
    <w:rsid w:val="008D72B5"/>
    <w:rsid w:val="008D7A21"/>
    <w:rsid w:val="008D7B6B"/>
    <w:rsid w:val="008E2574"/>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1D"/>
    <w:rsid w:val="00924CBC"/>
    <w:rsid w:val="00925B78"/>
    <w:rsid w:val="00925FBE"/>
    <w:rsid w:val="00927F6B"/>
    <w:rsid w:val="0093570B"/>
    <w:rsid w:val="009402B2"/>
    <w:rsid w:val="00941E1C"/>
    <w:rsid w:val="00941E30"/>
    <w:rsid w:val="00942BBD"/>
    <w:rsid w:val="00946A31"/>
    <w:rsid w:val="00950076"/>
    <w:rsid w:val="009505BF"/>
    <w:rsid w:val="00953015"/>
    <w:rsid w:val="00956383"/>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3FE0"/>
    <w:rsid w:val="009A52CA"/>
    <w:rsid w:val="009A5753"/>
    <w:rsid w:val="009A579D"/>
    <w:rsid w:val="009A5C65"/>
    <w:rsid w:val="009A626D"/>
    <w:rsid w:val="009B005F"/>
    <w:rsid w:val="009B0454"/>
    <w:rsid w:val="009B1A3E"/>
    <w:rsid w:val="009B1B74"/>
    <w:rsid w:val="009B32AA"/>
    <w:rsid w:val="009B3F88"/>
    <w:rsid w:val="009B615B"/>
    <w:rsid w:val="009C3395"/>
    <w:rsid w:val="009C3CD7"/>
    <w:rsid w:val="009D032B"/>
    <w:rsid w:val="009D04E2"/>
    <w:rsid w:val="009D4749"/>
    <w:rsid w:val="009D6B04"/>
    <w:rsid w:val="009D78F7"/>
    <w:rsid w:val="009E0BBC"/>
    <w:rsid w:val="009E1EA8"/>
    <w:rsid w:val="009E238E"/>
    <w:rsid w:val="009E3297"/>
    <w:rsid w:val="009E4F37"/>
    <w:rsid w:val="009E5E55"/>
    <w:rsid w:val="009F2530"/>
    <w:rsid w:val="009F483F"/>
    <w:rsid w:val="009F734F"/>
    <w:rsid w:val="00A02474"/>
    <w:rsid w:val="00A0586A"/>
    <w:rsid w:val="00A11F98"/>
    <w:rsid w:val="00A1361C"/>
    <w:rsid w:val="00A224A6"/>
    <w:rsid w:val="00A246B6"/>
    <w:rsid w:val="00A24799"/>
    <w:rsid w:val="00A27675"/>
    <w:rsid w:val="00A30CBB"/>
    <w:rsid w:val="00A32F17"/>
    <w:rsid w:val="00A40DB6"/>
    <w:rsid w:val="00A443A8"/>
    <w:rsid w:val="00A44A67"/>
    <w:rsid w:val="00A47E70"/>
    <w:rsid w:val="00A50CF0"/>
    <w:rsid w:val="00A5372D"/>
    <w:rsid w:val="00A55133"/>
    <w:rsid w:val="00A5740C"/>
    <w:rsid w:val="00A622DC"/>
    <w:rsid w:val="00A67A21"/>
    <w:rsid w:val="00A70392"/>
    <w:rsid w:val="00A737DC"/>
    <w:rsid w:val="00A7508A"/>
    <w:rsid w:val="00A75A45"/>
    <w:rsid w:val="00A75B72"/>
    <w:rsid w:val="00A7671C"/>
    <w:rsid w:val="00A7748C"/>
    <w:rsid w:val="00A812A5"/>
    <w:rsid w:val="00A82DD5"/>
    <w:rsid w:val="00A83450"/>
    <w:rsid w:val="00A86C3A"/>
    <w:rsid w:val="00A94CBC"/>
    <w:rsid w:val="00A95A7B"/>
    <w:rsid w:val="00AA0829"/>
    <w:rsid w:val="00AA2CBC"/>
    <w:rsid w:val="00AA7AF4"/>
    <w:rsid w:val="00AB05C9"/>
    <w:rsid w:val="00AB335D"/>
    <w:rsid w:val="00AB5C60"/>
    <w:rsid w:val="00AC0946"/>
    <w:rsid w:val="00AC2395"/>
    <w:rsid w:val="00AC3E1A"/>
    <w:rsid w:val="00AC5820"/>
    <w:rsid w:val="00AC5EDE"/>
    <w:rsid w:val="00AC62B7"/>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2AFE"/>
    <w:rsid w:val="00B153F0"/>
    <w:rsid w:val="00B15BF4"/>
    <w:rsid w:val="00B172DD"/>
    <w:rsid w:val="00B175B5"/>
    <w:rsid w:val="00B240CF"/>
    <w:rsid w:val="00B258BB"/>
    <w:rsid w:val="00B26FFC"/>
    <w:rsid w:val="00B27F03"/>
    <w:rsid w:val="00B302B8"/>
    <w:rsid w:val="00B32A45"/>
    <w:rsid w:val="00B33AB0"/>
    <w:rsid w:val="00B33E19"/>
    <w:rsid w:val="00B34D3F"/>
    <w:rsid w:val="00B35F26"/>
    <w:rsid w:val="00B3643E"/>
    <w:rsid w:val="00B410EC"/>
    <w:rsid w:val="00B42A07"/>
    <w:rsid w:val="00B44089"/>
    <w:rsid w:val="00B47057"/>
    <w:rsid w:val="00B47295"/>
    <w:rsid w:val="00B509F1"/>
    <w:rsid w:val="00B5287B"/>
    <w:rsid w:val="00B52C48"/>
    <w:rsid w:val="00B54A63"/>
    <w:rsid w:val="00B54B8E"/>
    <w:rsid w:val="00B56682"/>
    <w:rsid w:val="00B64A52"/>
    <w:rsid w:val="00B66187"/>
    <w:rsid w:val="00B666BC"/>
    <w:rsid w:val="00B67B97"/>
    <w:rsid w:val="00B71594"/>
    <w:rsid w:val="00B73775"/>
    <w:rsid w:val="00B74FDB"/>
    <w:rsid w:val="00B758D4"/>
    <w:rsid w:val="00B8219B"/>
    <w:rsid w:val="00B862C8"/>
    <w:rsid w:val="00B87359"/>
    <w:rsid w:val="00B93674"/>
    <w:rsid w:val="00B94208"/>
    <w:rsid w:val="00B95FEC"/>
    <w:rsid w:val="00B968C8"/>
    <w:rsid w:val="00BA2694"/>
    <w:rsid w:val="00BA2B64"/>
    <w:rsid w:val="00BA3EC5"/>
    <w:rsid w:val="00BA51D9"/>
    <w:rsid w:val="00BB00EE"/>
    <w:rsid w:val="00BB5125"/>
    <w:rsid w:val="00BB5DFC"/>
    <w:rsid w:val="00BB738D"/>
    <w:rsid w:val="00BB7E23"/>
    <w:rsid w:val="00BC08D0"/>
    <w:rsid w:val="00BC238F"/>
    <w:rsid w:val="00BC3E43"/>
    <w:rsid w:val="00BC625B"/>
    <w:rsid w:val="00BC72E2"/>
    <w:rsid w:val="00BD208C"/>
    <w:rsid w:val="00BD279D"/>
    <w:rsid w:val="00BD66A9"/>
    <w:rsid w:val="00BD6BB8"/>
    <w:rsid w:val="00BE1E5C"/>
    <w:rsid w:val="00BE2CAB"/>
    <w:rsid w:val="00BE3054"/>
    <w:rsid w:val="00BE3729"/>
    <w:rsid w:val="00BE5AFB"/>
    <w:rsid w:val="00BE6FD9"/>
    <w:rsid w:val="00BF13BC"/>
    <w:rsid w:val="00BF1E50"/>
    <w:rsid w:val="00BF78A4"/>
    <w:rsid w:val="00C11C35"/>
    <w:rsid w:val="00C14F4B"/>
    <w:rsid w:val="00C167E1"/>
    <w:rsid w:val="00C20A0D"/>
    <w:rsid w:val="00C26AB5"/>
    <w:rsid w:val="00C34045"/>
    <w:rsid w:val="00C3419E"/>
    <w:rsid w:val="00C34F87"/>
    <w:rsid w:val="00C44AC8"/>
    <w:rsid w:val="00C44E97"/>
    <w:rsid w:val="00C47EA8"/>
    <w:rsid w:val="00C52CC7"/>
    <w:rsid w:val="00C562D2"/>
    <w:rsid w:val="00C570A7"/>
    <w:rsid w:val="00C60B38"/>
    <w:rsid w:val="00C60C81"/>
    <w:rsid w:val="00C6316D"/>
    <w:rsid w:val="00C65C94"/>
    <w:rsid w:val="00C66BA2"/>
    <w:rsid w:val="00C705CD"/>
    <w:rsid w:val="00C70653"/>
    <w:rsid w:val="00C722EF"/>
    <w:rsid w:val="00C728A6"/>
    <w:rsid w:val="00C73199"/>
    <w:rsid w:val="00C76B5E"/>
    <w:rsid w:val="00C7759F"/>
    <w:rsid w:val="00C81176"/>
    <w:rsid w:val="00C81E61"/>
    <w:rsid w:val="00C85DB9"/>
    <w:rsid w:val="00C91046"/>
    <w:rsid w:val="00C91D4D"/>
    <w:rsid w:val="00C955C3"/>
    <w:rsid w:val="00C95985"/>
    <w:rsid w:val="00C962F7"/>
    <w:rsid w:val="00CA0180"/>
    <w:rsid w:val="00CA39E7"/>
    <w:rsid w:val="00CA6549"/>
    <w:rsid w:val="00CA7DCC"/>
    <w:rsid w:val="00CC022C"/>
    <w:rsid w:val="00CC31D3"/>
    <w:rsid w:val="00CC5026"/>
    <w:rsid w:val="00CC68D0"/>
    <w:rsid w:val="00CC6FB2"/>
    <w:rsid w:val="00CD082F"/>
    <w:rsid w:val="00CD1356"/>
    <w:rsid w:val="00CD2144"/>
    <w:rsid w:val="00CD6276"/>
    <w:rsid w:val="00CD7EB8"/>
    <w:rsid w:val="00CE0060"/>
    <w:rsid w:val="00CE2D50"/>
    <w:rsid w:val="00CE5D01"/>
    <w:rsid w:val="00CE666C"/>
    <w:rsid w:val="00CF13E0"/>
    <w:rsid w:val="00CF2151"/>
    <w:rsid w:val="00CF3975"/>
    <w:rsid w:val="00CF5B42"/>
    <w:rsid w:val="00D00622"/>
    <w:rsid w:val="00D00EBE"/>
    <w:rsid w:val="00D011D3"/>
    <w:rsid w:val="00D02AC1"/>
    <w:rsid w:val="00D03F9A"/>
    <w:rsid w:val="00D062B1"/>
    <w:rsid w:val="00D06D51"/>
    <w:rsid w:val="00D155E7"/>
    <w:rsid w:val="00D15B20"/>
    <w:rsid w:val="00D15BC8"/>
    <w:rsid w:val="00D173B1"/>
    <w:rsid w:val="00D214FB"/>
    <w:rsid w:val="00D24458"/>
    <w:rsid w:val="00D24991"/>
    <w:rsid w:val="00D25579"/>
    <w:rsid w:val="00D26A25"/>
    <w:rsid w:val="00D3348E"/>
    <w:rsid w:val="00D37EA5"/>
    <w:rsid w:val="00D40AEE"/>
    <w:rsid w:val="00D44E8F"/>
    <w:rsid w:val="00D50255"/>
    <w:rsid w:val="00D506A1"/>
    <w:rsid w:val="00D558F3"/>
    <w:rsid w:val="00D56928"/>
    <w:rsid w:val="00D61CC8"/>
    <w:rsid w:val="00D6433E"/>
    <w:rsid w:val="00D66520"/>
    <w:rsid w:val="00D67988"/>
    <w:rsid w:val="00D7162D"/>
    <w:rsid w:val="00D76FB4"/>
    <w:rsid w:val="00D77877"/>
    <w:rsid w:val="00D77C09"/>
    <w:rsid w:val="00D80016"/>
    <w:rsid w:val="00D80481"/>
    <w:rsid w:val="00D80E9A"/>
    <w:rsid w:val="00D81319"/>
    <w:rsid w:val="00D85884"/>
    <w:rsid w:val="00D862C0"/>
    <w:rsid w:val="00D909A0"/>
    <w:rsid w:val="00D94E80"/>
    <w:rsid w:val="00D9543D"/>
    <w:rsid w:val="00D96601"/>
    <w:rsid w:val="00DA023F"/>
    <w:rsid w:val="00DA7460"/>
    <w:rsid w:val="00DA746E"/>
    <w:rsid w:val="00DA7C88"/>
    <w:rsid w:val="00DB1B13"/>
    <w:rsid w:val="00DB2D4D"/>
    <w:rsid w:val="00DB30E1"/>
    <w:rsid w:val="00DB367A"/>
    <w:rsid w:val="00DC0E8B"/>
    <w:rsid w:val="00DC1D56"/>
    <w:rsid w:val="00DC3D45"/>
    <w:rsid w:val="00DC4883"/>
    <w:rsid w:val="00DC6839"/>
    <w:rsid w:val="00DC79E0"/>
    <w:rsid w:val="00DD2516"/>
    <w:rsid w:val="00DD2E9C"/>
    <w:rsid w:val="00DD4B07"/>
    <w:rsid w:val="00DE34CF"/>
    <w:rsid w:val="00DE5165"/>
    <w:rsid w:val="00DE678C"/>
    <w:rsid w:val="00DF1063"/>
    <w:rsid w:val="00DF312A"/>
    <w:rsid w:val="00DF3F19"/>
    <w:rsid w:val="00DF5948"/>
    <w:rsid w:val="00E01C56"/>
    <w:rsid w:val="00E0244C"/>
    <w:rsid w:val="00E03511"/>
    <w:rsid w:val="00E12629"/>
    <w:rsid w:val="00E12FF0"/>
    <w:rsid w:val="00E13F3D"/>
    <w:rsid w:val="00E144B6"/>
    <w:rsid w:val="00E1713C"/>
    <w:rsid w:val="00E17292"/>
    <w:rsid w:val="00E17C34"/>
    <w:rsid w:val="00E24530"/>
    <w:rsid w:val="00E34898"/>
    <w:rsid w:val="00E425A4"/>
    <w:rsid w:val="00E42B16"/>
    <w:rsid w:val="00E44244"/>
    <w:rsid w:val="00E465C7"/>
    <w:rsid w:val="00E474B4"/>
    <w:rsid w:val="00E475A2"/>
    <w:rsid w:val="00E534FF"/>
    <w:rsid w:val="00E62EA2"/>
    <w:rsid w:val="00E62EDF"/>
    <w:rsid w:val="00E639A3"/>
    <w:rsid w:val="00E63C57"/>
    <w:rsid w:val="00E665E6"/>
    <w:rsid w:val="00E7061C"/>
    <w:rsid w:val="00E72E76"/>
    <w:rsid w:val="00E758ED"/>
    <w:rsid w:val="00E811A2"/>
    <w:rsid w:val="00E814C0"/>
    <w:rsid w:val="00E90E50"/>
    <w:rsid w:val="00E9217D"/>
    <w:rsid w:val="00E93D1A"/>
    <w:rsid w:val="00E95726"/>
    <w:rsid w:val="00EA0406"/>
    <w:rsid w:val="00EA1622"/>
    <w:rsid w:val="00EA1E07"/>
    <w:rsid w:val="00EB09B7"/>
    <w:rsid w:val="00EB1644"/>
    <w:rsid w:val="00EB2604"/>
    <w:rsid w:val="00EB7A03"/>
    <w:rsid w:val="00EC08E5"/>
    <w:rsid w:val="00EC0D50"/>
    <w:rsid w:val="00EC1974"/>
    <w:rsid w:val="00EC75DC"/>
    <w:rsid w:val="00ED0F2B"/>
    <w:rsid w:val="00ED6EBF"/>
    <w:rsid w:val="00ED7E4D"/>
    <w:rsid w:val="00EE0A97"/>
    <w:rsid w:val="00EE46CF"/>
    <w:rsid w:val="00EE5D0A"/>
    <w:rsid w:val="00EE692B"/>
    <w:rsid w:val="00EE7612"/>
    <w:rsid w:val="00EE7D7C"/>
    <w:rsid w:val="00EF0254"/>
    <w:rsid w:val="00EF1ACF"/>
    <w:rsid w:val="00EF6F33"/>
    <w:rsid w:val="00F01A3C"/>
    <w:rsid w:val="00F0281A"/>
    <w:rsid w:val="00F036D3"/>
    <w:rsid w:val="00F038F8"/>
    <w:rsid w:val="00F04062"/>
    <w:rsid w:val="00F05469"/>
    <w:rsid w:val="00F05BBE"/>
    <w:rsid w:val="00F06234"/>
    <w:rsid w:val="00F070EA"/>
    <w:rsid w:val="00F104C0"/>
    <w:rsid w:val="00F11CFC"/>
    <w:rsid w:val="00F123F8"/>
    <w:rsid w:val="00F13411"/>
    <w:rsid w:val="00F168E2"/>
    <w:rsid w:val="00F2104F"/>
    <w:rsid w:val="00F220AC"/>
    <w:rsid w:val="00F25D98"/>
    <w:rsid w:val="00F25EB9"/>
    <w:rsid w:val="00F300FB"/>
    <w:rsid w:val="00F3456E"/>
    <w:rsid w:val="00F36439"/>
    <w:rsid w:val="00F4014D"/>
    <w:rsid w:val="00F41226"/>
    <w:rsid w:val="00F4144F"/>
    <w:rsid w:val="00F428AD"/>
    <w:rsid w:val="00F509BB"/>
    <w:rsid w:val="00F53EF4"/>
    <w:rsid w:val="00F6262F"/>
    <w:rsid w:val="00F64F92"/>
    <w:rsid w:val="00F67CAC"/>
    <w:rsid w:val="00F70B0F"/>
    <w:rsid w:val="00F70C78"/>
    <w:rsid w:val="00F728B2"/>
    <w:rsid w:val="00F734B7"/>
    <w:rsid w:val="00F74208"/>
    <w:rsid w:val="00F76A47"/>
    <w:rsid w:val="00F7702D"/>
    <w:rsid w:val="00F77D75"/>
    <w:rsid w:val="00F804FC"/>
    <w:rsid w:val="00F853DC"/>
    <w:rsid w:val="00F85911"/>
    <w:rsid w:val="00F85D29"/>
    <w:rsid w:val="00F90CF4"/>
    <w:rsid w:val="00F92E85"/>
    <w:rsid w:val="00F94C23"/>
    <w:rsid w:val="00F94CBD"/>
    <w:rsid w:val="00F957B2"/>
    <w:rsid w:val="00F9782D"/>
    <w:rsid w:val="00FA11EF"/>
    <w:rsid w:val="00FA7CF6"/>
    <w:rsid w:val="00FA7D0D"/>
    <w:rsid w:val="00FB13DF"/>
    <w:rsid w:val="00FB42DE"/>
    <w:rsid w:val="00FB4FB0"/>
    <w:rsid w:val="00FB565B"/>
    <w:rsid w:val="00FB6386"/>
    <w:rsid w:val="00FB6443"/>
    <w:rsid w:val="00FB70DF"/>
    <w:rsid w:val="00FB7C5E"/>
    <w:rsid w:val="00FC0D2B"/>
    <w:rsid w:val="00FC6C0F"/>
    <w:rsid w:val="00FC7A92"/>
    <w:rsid w:val="00FD52D1"/>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8124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2977</TotalTime>
  <Pages>6</Pages>
  <Words>2148</Words>
  <Characters>11107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Srinivasan, Suresh</cp:lastModifiedBy>
  <cp:revision>174</cp:revision>
  <cp:lastPrinted>1900-01-01T08:00:00Z</cp:lastPrinted>
  <dcterms:created xsi:type="dcterms:W3CDTF">2022-12-07T17:42:00Z</dcterms:created>
  <dcterms:modified xsi:type="dcterms:W3CDTF">2023-04-07T20:02:00Z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